
<file path=[Content_Types].xml><?xml version="1.0" encoding="utf-8"?>
<Types xmlns="http://schemas.openxmlformats.org/package/2006/content-types">
  <Default Extension="bin" ContentType="application/vnd.ms-word.attachedToolbars"/>
  <Default Extension="png" ContentType="image/png"/>
  <Default Extension="png&amp;ehk="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5090F18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D22B35">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F1787" w:rsidRPr="002F1787">
        <w:rPr>
          <w:rFonts w:ascii="Arial" w:eastAsia="MS Mincho" w:hAnsi="Arial" w:cs="Arial"/>
          <w:b/>
          <w:sz w:val="24"/>
          <w:szCs w:val="24"/>
          <w:lang w:eastAsia="ja-JP"/>
        </w:rPr>
        <w:t>S1-244</w:t>
      </w:r>
      <w:r w:rsidR="00534971">
        <w:rPr>
          <w:rFonts w:ascii="Arial" w:eastAsia="MS Mincho" w:hAnsi="Arial" w:cs="Arial"/>
          <w:b/>
          <w:sz w:val="24"/>
          <w:szCs w:val="24"/>
          <w:lang w:eastAsia="ja-JP"/>
        </w:rPr>
        <w:t>652</w:t>
      </w:r>
    </w:p>
    <w:p w14:paraId="0AEADB64" w14:textId="5F231D5C" w:rsidR="008D05CF" w:rsidRPr="00FB67BF" w:rsidRDefault="00D22B35" w:rsidP="00FB67B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C762E" w:rsidRPr="008C762E">
        <w:rPr>
          <w:rFonts w:ascii="Arial" w:eastAsia="MS Mincho" w:hAnsi="Arial" w:cs="Arial"/>
          <w:b/>
          <w:sz w:val="24"/>
          <w:szCs w:val="24"/>
          <w:lang w:eastAsia="ja-JP"/>
        </w:rPr>
        <w:t>, 1</w:t>
      </w:r>
      <w:r>
        <w:rPr>
          <w:rFonts w:ascii="Arial" w:eastAsia="MS Mincho" w:hAnsi="Arial" w:cs="Arial"/>
          <w:b/>
          <w:sz w:val="24"/>
          <w:szCs w:val="24"/>
          <w:lang w:eastAsia="ja-JP"/>
        </w:rPr>
        <w:t>8</w:t>
      </w:r>
      <w:r w:rsidR="008C762E" w:rsidRPr="008C762E">
        <w:rPr>
          <w:rFonts w:ascii="Arial" w:eastAsia="MS Mincho" w:hAnsi="Arial" w:cs="Arial"/>
          <w:b/>
          <w:sz w:val="24"/>
          <w:szCs w:val="24"/>
          <w:lang w:eastAsia="ja-JP"/>
        </w:rPr>
        <w:t>-2</w:t>
      </w:r>
      <w:r>
        <w:rPr>
          <w:rFonts w:ascii="Arial" w:eastAsia="MS Mincho" w:hAnsi="Arial" w:cs="Arial"/>
          <w:b/>
          <w:sz w:val="24"/>
          <w:szCs w:val="24"/>
          <w:lang w:eastAsia="ja-JP"/>
        </w:rPr>
        <w:t>2</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8C762E" w:rsidRPr="008C762E">
        <w:rPr>
          <w:rFonts w:ascii="Arial" w:eastAsia="MS Mincho" w:hAnsi="Arial" w:cs="Arial"/>
          <w:b/>
          <w:sz w:val="24"/>
          <w:szCs w:val="24"/>
          <w:lang w:eastAsia="ja-JP"/>
        </w:rPr>
        <w:t xml:space="preserve">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534971">
        <w:rPr>
          <w:rFonts w:ascii="Arial" w:eastAsia="MS Mincho" w:hAnsi="Arial" w:cs="Arial"/>
          <w:i/>
          <w:sz w:val="24"/>
          <w:szCs w:val="24"/>
          <w:lang w:eastAsia="ja-JP"/>
        </w:rPr>
        <w:t>244354</w:t>
      </w:r>
      <w:r w:rsidR="008D05CF" w:rsidRPr="001C332D">
        <w:rPr>
          <w:rFonts w:ascii="Arial" w:eastAsia="MS Mincho" w:hAnsi="Arial" w:cs="Arial"/>
          <w:i/>
          <w:sz w:val="24"/>
          <w:szCs w:val="24"/>
          <w:lang w:eastAsia="ja-JP"/>
        </w:rPr>
        <w:t>)</w:t>
      </w:r>
    </w:p>
    <w:p w14:paraId="175F88D6" w14:textId="55E56F4C" w:rsidR="0009108F" w:rsidRPr="00B26E19" w:rsidRDefault="0009108F" w:rsidP="0009108F">
      <w:pPr>
        <w:spacing w:after="120"/>
        <w:ind w:left="1985" w:hanging="1985"/>
        <w:rPr>
          <w:rFonts w:ascii="Arial" w:hAnsi="Arial" w:cs="Arial"/>
          <w:b/>
          <w:bCs/>
          <w:lang w:val="en-US"/>
        </w:rPr>
      </w:pPr>
      <w:r w:rsidRPr="00B26E19">
        <w:rPr>
          <w:rFonts w:ascii="Arial" w:hAnsi="Arial" w:cs="Arial"/>
          <w:b/>
          <w:bCs/>
          <w:lang w:val="en-US"/>
        </w:rPr>
        <w:t>Source:</w:t>
      </w:r>
      <w:r w:rsidRPr="00B26E19">
        <w:rPr>
          <w:rFonts w:ascii="Arial" w:hAnsi="Arial" w:cs="Arial"/>
          <w:b/>
          <w:bCs/>
          <w:lang w:val="en-US"/>
        </w:rPr>
        <w:tab/>
      </w:r>
      <w:r w:rsidR="008A4EB8" w:rsidRPr="00B26E19">
        <w:rPr>
          <w:rFonts w:ascii="Arial" w:hAnsi="Arial" w:cs="Arial"/>
          <w:b/>
          <w:bCs/>
          <w:lang w:val="en-US"/>
        </w:rPr>
        <w:t>TNO</w:t>
      </w:r>
      <w:r w:rsidR="00842F49" w:rsidRPr="00B26E19">
        <w:rPr>
          <w:rFonts w:ascii="Arial" w:hAnsi="Arial" w:cs="Arial"/>
          <w:b/>
          <w:bCs/>
          <w:lang w:val="en-US"/>
        </w:rPr>
        <w:t xml:space="preserve">, </w:t>
      </w:r>
      <w:r w:rsidR="00A733A2" w:rsidRPr="00B26E19">
        <w:rPr>
          <w:rFonts w:ascii="Arial" w:hAnsi="Arial" w:cs="Arial"/>
          <w:b/>
          <w:bCs/>
          <w:lang w:val="en-US"/>
        </w:rPr>
        <w:t>SES</w:t>
      </w:r>
    </w:p>
    <w:p w14:paraId="4711311D" w14:textId="646A6F27"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1378C" w:rsidRPr="0061378C">
        <w:rPr>
          <w:rFonts w:ascii="Arial" w:hAnsi="Arial" w:cs="Arial"/>
          <w:b/>
          <w:bCs/>
        </w:rPr>
        <w:t xml:space="preserve">Use Case on </w:t>
      </w:r>
      <w:r w:rsidR="00D22B35">
        <w:rPr>
          <w:rFonts w:ascii="Arial" w:hAnsi="Arial" w:cs="Arial"/>
          <w:b/>
          <w:bCs/>
        </w:rPr>
        <w:t xml:space="preserve">combined terrestrial and multi-orbit satellite </w:t>
      </w:r>
      <w:r w:rsidR="00794605">
        <w:rPr>
          <w:rFonts w:ascii="Arial" w:hAnsi="Arial" w:cs="Arial"/>
          <w:b/>
          <w:bCs/>
        </w:rPr>
        <w:t>access</w:t>
      </w:r>
    </w:p>
    <w:p w14:paraId="7996084A" w14:textId="34E20C4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1378C">
        <w:rPr>
          <w:rFonts w:ascii="Arial" w:hAnsi="Arial" w:cs="Arial"/>
          <w:b/>
          <w:bCs/>
        </w:rPr>
        <w:t>22.</w:t>
      </w:r>
      <w:r w:rsidR="00944FD7">
        <w:rPr>
          <w:rFonts w:ascii="Arial" w:hAnsi="Arial" w:cs="Arial"/>
          <w:b/>
          <w:bCs/>
        </w:rPr>
        <w:t>887 v0.</w:t>
      </w:r>
      <w:r w:rsidR="00D22B35">
        <w:rPr>
          <w:rFonts w:ascii="Arial" w:hAnsi="Arial" w:cs="Arial"/>
          <w:b/>
          <w:bCs/>
        </w:rPr>
        <w:t>2</w:t>
      </w:r>
      <w:r w:rsidR="00944FD7">
        <w:rPr>
          <w:rFonts w:ascii="Arial" w:hAnsi="Arial" w:cs="Arial"/>
          <w:b/>
          <w:bCs/>
        </w:rPr>
        <w:t>.0</w:t>
      </w:r>
    </w:p>
    <w:p w14:paraId="0BC8E829" w14:textId="55AC04E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46F38">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95F8D6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4EB8">
        <w:rPr>
          <w:rFonts w:ascii="Arial" w:hAnsi="Arial" w:cs="Arial"/>
          <w:b/>
          <w:bCs/>
        </w:rPr>
        <w:t>Relja Djapic</w:t>
      </w:r>
      <w:r w:rsidR="00E60671" w:rsidRPr="00E60671">
        <w:rPr>
          <w:rFonts w:ascii="Arial" w:hAnsi="Arial" w:cs="Arial"/>
          <w:b/>
          <w:bCs/>
        </w:rPr>
        <w:t xml:space="preserve"> (</w:t>
      </w:r>
      <w:r w:rsidR="008A4EB8">
        <w:rPr>
          <w:rFonts w:ascii="Arial" w:hAnsi="Arial" w:cs="Arial"/>
          <w:b/>
          <w:bCs/>
        </w:rPr>
        <w:t>relja.djapic@tno.nl</w:t>
      </w:r>
      <w:r w:rsidR="00E60671" w:rsidRPr="00E6067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E299B7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94605">
        <w:rPr>
          <w:rFonts w:ascii="Arial" w:eastAsia="Calibri" w:hAnsi="Arial" w:cs="Arial"/>
          <w:i/>
          <w:sz w:val="22"/>
          <w:szCs w:val="22"/>
        </w:rPr>
        <w:t xml:space="preserve">Mobile base station relay (MBSR) </w:t>
      </w:r>
      <w:r w:rsidR="003D22EB">
        <w:rPr>
          <w:rFonts w:ascii="Arial" w:eastAsia="Calibri" w:hAnsi="Arial" w:cs="Arial"/>
          <w:i/>
          <w:sz w:val="22"/>
          <w:szCs w:val="22"/>
        </w:rPr>
        <w:t xml:space="preserve">that </w:t>
      </w:r>
      <w:r w:rsidR="00794605">
        <w:rPr>
          <w:rFonts w:ascii="Arial" w:eastAsia="Calibri" w:hAnsi="Arial" w:cs="Arial"/>
          <w:i/>
          <w:sz w:val="22"/>
          <w:szCs w:val="22"/>
        </w:rPr>
        <w:t xml:space="preserve">simultaneously exploits </w:t>
      </w:r>
      <w:r w:rsidR="003D22EB">
        <w:rPr>
          <w:rFonts w:ascii="Arial" w:eastAsia="Calibri" w:hAnsi="Arial" w:cs="Arial"/>
          <w:i/>
          <w:sz w:val="22"/>
          <w:szCs w:val="22"/>
        </w:rPr>
        <w:t xml:space="preserve">connectivity over </w:t>
      </w:r>
      <w:r w:rsidR="00D22B35">
        <w:rPr>
          <w:rFonts w:ascii="Arial" w:eastAsia="Calibri" w:hAnsi="Arial" w:cs="Arial"/>
          <w:i/>
          <w:sz w:val="22"/>
          <w:szCs w:val="22"/>
        </w:rPr>
        <w:t xml:space="preserve">terrestrial and multi-orbit </w:t>
      </w:r>
      <w:r w:rsidR="00794605">
        <w:rPr>
          <w:rFonts w:ascii="Arial" w:eastAsia="Calibri" w:hAnsi="Arial" w:cs="Arial"/>
          <w:i/>
          <w:sz w:val="22"/>
          <w:szCs w:val="22"/>
        </w:rPr>
        <w:t xml:space="preserve">satellite access </w:t>
      </w:r>
      <w:r w:rsidR="003D22EB">
        <w:rPr>
          <w:rFonts w:ascii="Arial" w:eastAsia="Calibri" w:hAnsi="Arial" w:cs="Arial"/>
          <w:i/>
          <w:sz w:val="22"/>
          <w:szCs w:val="22"/>
        </w:rPr>
        <w:t xml:space="preserve">paths </w:t>
      </w:r>
      <w:r w:rsidR="008A4EB8">
        <w:rPr>
          <w:rFonts w:ascii="Arial" w:eastAsia="Calibri" w:hAnsi="Arial" w:cs="Arial"/>
          <w:i/>
          <w:sz w:val="22"/>
          <w:szCs w:val="22"/>
        </w:rPr>
        <w:t xml:space="preserve">needs to be supported by </w:t>
      </w:r>
      <w:r w:rsidR="008019B4">
        <w:rPr>
          <w:rFonts w:ascii="Arial" w:eastAsia="Calibri" w:hAnsi="Arial" w:cs="Arial"/>
          <w:i/>
          <w:sz w:val="22"/>
          <w:szCs w:val="22"/>
        </w:rPr>
        <w:t>5G</w:t>
      </w:r>
      <w:r w:rsidR="008A4EB8">
        <w:rPr>
          <w:rFonts w:ascii="Arial" w:eastAsia="Calibri" w:hAnsi="Arial" w:cs="Arial"/>
          <w:i/>
          <w:sz w:val="22"/>
          <w:szCs w:val="22"/>
        </w:rPr>
        <w:t xml:space="preserve"> systems. </w:t>
      </w:r>
      <w:r w:rsidR="00B33A02" w:rsidRPr="00B33A02">
        <w:rPr>
          <w:rFonts w:ascii="Arial" w:eastAsia="Calibri" w:hAnsi="Arial" w:cs="Arial"/>
          <w:i/>
          <w:sz w:val="22"/>
          <w:szCs w:val="22"/>
        </w:rPr>
        <w:t xml:space="preserve">A requirement is proposed to address </w:t>
      </w:r>
      <w:r w:rsidR="00BD7F64">
        <w:rPr>
          <w:rFonts w:ascii="Arial" w:eastAsia="Calibri" w:hAnsi="Arial" w:cs="Arial"/>
          <w:i/>
          <w:sz w:val="22"/>
          <w:szCs w:val="22"/>
        </w:rPr>
        <w:t xml:space="preserve">combined terrestrial and multi-orbit </w:t>
      </w:r>
      <w:r w:rsidR="00794605">
        <w:rPr>
          <w:rFonts w:ascii="Arial" w:eastAsia="Calibri" w:hAnsi="Arial" w:cs="Arial"/>
          <w:i/>
          <w:sz w:val="22"/>
          <w:szCs w:val="22"/>
        </w:rPr>
        <w:t xml:space="preserve">access towards an MBSR </w:t>
      </w:r>
      <w:r w:rsidR="001912FB">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55D283D" w14:textId="77777777" w:rsidR="00BD7F64" w:rsidRDefault="008A4EB8" w:rsidP="009F301D">
      <w:pPr>
        <w:rPr>
          <w:noProof/>
        </w:rPr>
      </w:pPr>
      <w:r>
        <w:rPr>
          <w:noProof/>
        </w:rPr>
        <w:t>Multi-orbit satellite access makes part of the t</w:t>
      </w:r>
      <w:r w:rsidR="000E56A0">
        <w:rPr>
          <w:noProof/>
        </w:rPr>
        <w:t xml:space="preserve">he objectives of the Study Item </w:t>
      </w:r>
      <w:r w:rsidR="00F07577">
        <w:rPr>
          <w:noProof/>
        </w:rPr>
        <w:t xml:space="preserve">on </w:t>
      </w:r>
      <w:r w:rsidR="00F07577" w:rsidRPr="00F07577">
        <w:rPr>
          <w:noProof/>
        </w:rPr>
        <w:t xml:space="preserve">satellite access - </w:t>
      </w:r>
      <w:r w:rsidR="00D307A1">
        <w:rPr>
          <w:noProof/>
        </w:rPr>
        <w:t>p</w:t>
      </w:r>
      <w:r w:rsidR="00F07577" w:rsidRPr="00F07577">
        <w:rPr>
          <w:noProof/>
        </w:rPr>
        <w:t>hase 4</w:t>
      </w:r>
      <w:r w:rsidR="00BD7F64">
        <w:rPr>
          <w:noProof/>
        </w:rPr>
        <w:t xml:space="preserve"> (</w:t>
      </w:r>
      <w:r w:rsidR="00BD7F64">
        <w:t>FS_5GSAT_Ph4</w:t>
      </w:r>
      <w:r w:rsidR="00BD7F64">
        <w:rPr>
          <w:noProof/>
        </w:rPr>
        <w:t>)</w:t>
      </w:r>
      <w:r>
        <w:rPr>
          <w:noProof/>
        </w:rPr>
        <w:t xml:space="preserve">. The goal </w:t>
      </w:r>
      <w:r w:rsidR="00BD7F64">
        <w:rPr>
          <w:noProof/>
        </w:rPr>
        <w:t xml:space="preserve">of the multi-orbit topic </w:t>
      </w:r>
      <w:r>
        <w:rPr>
          <w:noProof/>
        </w:rPr>
        <w:t xml:space="preserve">is to identify use-cases not yet covered in previous </w:t>
      </w:r>
      <w:r w:rsidR="00BD7F64">
        <w:rPr>
          <w:noProof/>
        </w:rPr>
        <w:t xml:space="preserve">3GPP </w:t>
      </w:r>
      <w:r>
        <w:rPr>
          <w:noProof/>
        </w:rPr>
        <w:t>Releases</w:t>
      </w:r>
      <w:r w:rsidR="009F301D">
        <w:rPr>
          <w:noProof/>
        </w:rPr>
        <w:t xml:space="preserve"> and </w:t>
      </w:r>
      <w:r w:rsidR="00BD7F64">
        <w:rPr>
          <w:noProof/>
        </w:rPr>
        <w:t xml:space="preserve">define </w:t>
      </w:r>
      <w:r>
        <w:rPr>
          <w:noProof/>
        </w:rPr>
        <w:t xml:space="preserve">corresponding </w:t>
      </w:r>
      <w:r w:rsidR="009F301D">
        <w:rPr>
          <w:noProof/>
        </w:rPr>
        <w:t>potential new service requirements</w:t>
      </w:r>
      <w:r>
        <w:rPr>
          <w:noProof/>
        </w:rPr>
        <w:t>.</w:t>
      </w:r>
      <w:r w:rsidR="00914402">
        <w:rPr>
          <w:noProof/>
        </w:rPr>
        <w:t xml:space="preserve"> </w:t>
      </w:r>
    </w:p>
    <w:p w14:paraId="0FA90FF5" w14:textId="172D4AA4" w:rsidR="0045548C" w:rsidRDefault="00BD7F64" w:rsidP="009F301D">
      <w:pPr>
        <w:rPr>
          <w:noProof/>
        </w:rPr>
      </w:pPr>
      <w:r>
        <w:rPr>
          <w:noProof/>
        </w:rPr>
        <w:t xml:space="preserve">This contribution focuses on </w:t>
      </w:r>
      <w:r w:rsidR="00794605">
        <w:rPr>
          <w:noProof/>
        </w:rPr>
        <w:t xml:space="preserve">simultaneous usage of at least two </w:t>
      </w:r>
      <w:r w:rsidR="00DA6090">
        <w:rPr>
          <w:noProof/>
        </w:rPr>
        <w:t>multi-orbit satellites</w:t>
      </w:r>
      <w:r w:rsidR="00794605">
        <w:rPr>
          <w:noProof/>
        </w:rPr>
        <w:t xml:space="preserve"> access paths together with a terrestrial radio access path </w:t>
      </w:r>
      <w:r w:rsidR="00461DBF">
        <w:rPr>
          <w:noProof/>
        </w:rPr>
        <w:t>to connect a mobile base station relay</w:t>
      </w:r>
      <w:r w:rsidR="00C34ED6">
        <w:rPr>
          <w:noProof/>
        </w:rPr>
        <w:t xml:space="preserve"> (MBSR)</w:t>
      </w:r>
      <w:r w:rsidR="00461DBF">
        <w:rPr>
          <w:noProof/>
        </w:rPr>
        <w:t xml:space="preserve"> with the 5G Core</w:t>
      </w:r>
      <w:r w:rsidR="00C34ED6">
        <w:rPr>
          <w:noProof/>
        </w:rPr>
        <w:t xml:space="preserve"> (5GC)</w:t>
      </w:r>
      <w:r w:rsidR="00DA6090">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411AF77" w:rsidR="0009108F" w:rsidRPr="008A5E86" w:rsidRDefault="00914402" w:rsidP="0009108F">
      <w:pPr>
        <w:rPr>
          <w:noProof/>
          <w:lang w:val="en-US"/>
        </w:rPr>
      </w:pPr>
      <w:r>
        <w:rPr>
          <w:noProof/>
          <w:lang w:val="en-US"/>
        </w:rPr>
        <w:t>TR 22.887 v0.</w:t>
      </w:r>
      <w:r w:rsidR="00B653BC">
        <w:rPr>
          <w:noProof/>
          <w:lang w:val="en-US"/>
        </w:rPr>
        <w:t>2</w:t>
      </w:r>
      <w:r>
        <w:rPr>
          <w:noProof/>
          <w:lang w:val="en-US"/>
        </w:rPr>
        <w:t xml:space="preserve">.0 does not yet contain any use case that covers </w:t>
      </w:r>
      <w:r w:rsidR="00B653BC">
        <w:rPr>
          <w:noProof/>
          <w:lang w:val="en-US"/>
        </w:rPr>
        <w:t xml:space="preserve">combined terrestrial and </w:t>
      </w:r>
      <w:r w:rsidR="00C34ED6">
        <w:rPr>
          <w:noProof/>
          <w:lang w:val="en-US"/>
        </w:rPr>
        <w:t xml:space="preserve">at least two </w:t>
      </w:r>
      <w:r w:rsidR="008A4EB8">
        <w:rPr>
          <w:noProof/>
          <w:lang w:val="en-US"/>
        </w:rPr>
        <w:t xml:space="preserve">multi-orbit satellite </w:t>
      </w:r>
      <w:r w:rsidR="00C34ED6">
        <w:rPr>
          <w:noProof/>
          <w:lang w:val="en-US"/>
        </w:rPr>
        <w:t xml:space="preserve">accesses as a connectivity between an MBSR and 5GC. </w:t>
      </w:r>
    </w:p>
    <w:p w14:paraId="0491F502" w14:textId="289824B7" w:rsidR="0009108F" w:rsidRPr="0009108F" w:rsidRDefault="008A4EB8" w:rsidP="0009108F">
      <w:pPr>
        <w:pStyle w:val="CRCoverPage"/>
        <w:rPr>
          <w:b/>
          <w:noProof/>
        </w:rPr>
      </w:pPr>
      <w:r>
        <w:rPr>
          <w:b/>
          <w:noProof/>
        </w:rPr>
        <w:t>3</w:t>
      </w:r>
      <w:r w:rsidR="0009108F" w:rsidRPr="0009108F">
        <w:rPr>
          <w:b/>
          <w:noProof/>
        </w:rPr>
        <w:t>. Proposal</w:t>
      </w:r>
    </w:p>
    <w:p w14:paraId="6E70F031" w14:textId="209A2ABF" w:rsidR="0009108F" w:rsidRPr="008A5E86" w:rsidRDefault="0009108F" w:rsidP="0009108F">
      <w:pPr>
        <w:rPr>
          <w:noProof/>
          <w:lang w:val="en-US"/>
        </w:rPr>
      </w:pPr>
      <w:r w:rsidRPr="00D658A3">
        <w:rPr>
          <w:noProof/>
          <w:lang w:val="en-US"/>
        </w:rPr>
        <w:t>It is proposed to agree the following changes to 3GPP TR</w:t>
      </w:r>
      <w:r w:rsidR="00245150">
        <w:rPr>
          <w:noProof/>
          <w:lang w:val="en-US"/>
        </w:rPr>
        <w:t xml:space="preserve"> 22.887 v0.</w:t>
      </w:r>
      <w:r w:rsidR="00B653BC">
        <w:rPr>
          <w:noProof/>
          <w:lang w:val="en-US"/>
        </w:rPr>
        <w:t>2</w:t>
      </w:r>
      <w:r w:rsidR="00245150">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EF94CE8" w14:textId="2DA43823" w:rsidR="001912FB" w:rsidRPr="000D6532" w:rsidRDefault="001912FB" w:rsidP="001912FB">
      <w:pPr>
        <w:pStyle w:val="Heading2"/>
      </w:pPr>
      <w:r>
        <w:t>5.</w:t>
      </w:r>
      <w:r w:rsidRPr="000D6532">
        <w:t>x</w:t>
      </w:r>
      <w:r w:rsidRPr="000D6532">
        <w:tab/>
        <w:t xml:space="preserve">Use case </w:t>
      </w:r>
      <w:r>
        <w:t xml:space="preserve">on </w:t>
      </w:r>
      <w:r w:rsidR="00B653BC">
        <w:t>combined terrestrial and m</w:t>
      </w:r>
      <w:r>
        <w:t xml:space="preserve">ulti-orbit satellite </w:t>
      </w:r>
      <w:r w:rsidR="00C34ED6">
        <w:t>access for connecting MBSR and 5GC</w:t>
      </w:r>
    </w:p>
    <w:p w14:paraId="6D0858B0" w14:textId="77777777" w:rsidR="001912FB" w:rsidRPr="000D6532" w:rsidRDefault="001912FB" w:rsidP="001912FB">
      <w:pPr>
        <w:pStyle w:val="Heading3"/>
      </w:pPr>
      <w:bookmarkStart w:id="0" w:name="_Toc355779204"/>
      <w:bookmarkStart w:id="1" w:name="_Toc354586742"/>
      <w:bookmarkStart w:id="2" w:name="_Toc354590101"/>
      <w:bookmarkEnd w:id="0"/>
      <w:bookmarkEnd w:id="1"/>
      <w:bookmarkEnd w:id="2"/>
      <w:r>
        <w:t>5.</w:t>
      </w:r>
      <w:r w:rsidRPr="000D6532">
        <w:t>x.1</w:t>
      </w:r>
      <w:r w:rsidRPr="000D6532">
        <w:tab/>
        <w:t>Description</w:t>
      </w:r>
    </w:p>
    <w:p w14:paraId="743F543E" w14:textId="1EA47431" w:rsidR="001912FB" w:rsidRDefault="002C5C12" w:rsidP="001912FB">
      <w:r>
        <w:rPr>
          <w:noProof/>
        </w:rPr>
        <mc:AlternateContent>
          <mc:Choice Requires="wps">
            <w:drawing>
              <wp:anchor distT="0" distB="0" distL="114300" distR="114300" simplePos="0" relativeHeight="251660288" behindDoc="0" locked="0" layoutInCell="1" allowOverlap="1" wp14:anchorId="28246F51" wp14:editId="7E9B6FEB">
                <wp:simplePos x="0" y="0"/>
                <wp:positionH relativeFrom="column">
                  <wp:posOffset>2270065</wp:posOffset>
                </wp:positionH>
                <wp:positionV relativeFrom="paragraph">
                  <wp:posOffset>3045530</wp:posOffset>
                </wp:positionV>
                <wp:extent cx="1948877" cy="311605"/>
                <wp:effectExtent l="0" t="0" r="0" b="0"/>
                <wp:wrapNone/>
                <wp:docPr id="338790178" name="TextBox 48"/>
                <wp:cNvGraphicFramePr/>
                <a:graphic xmlns:a="http://schemas.openxmlformats.org/drawingml/2006/main">
                  <a:graphicData uri="http://schemas.microsoft.com/office/word/2010/wordprocessingShape">
                    <wps:wsp>
                      <wps:cNvSpPr txBox="1"/>
                      <wps:spPr>
                        <a:xfrm rot="20379584">
                          <a:off x="0" y="0"/>
                          <a:ext cx="1948877" cy="311605"/>
                        </a:xfrm>
                        <a:prstGeom prst="rect">
                          <a:avLst/>
                        </a:prstGeom>
                        <a:noFill/>
                      </wps:spPr>
                      <wps:txbx>
                        <w:txbxContent>
                          <w:p w14:paraId="4F277259" w14:textId="77777777" w:rsidR="002C5C12" w:rsidRPr="002C5C12" w:rsidRDefault="002C5C12" w:rsidP="002C5C12">
                            <w:pPr>
                              <w:textAlignment w:val="baseline"/>
                              <w:rPr>
                                <w:rFonts w:ascii="Franklin Gothic Book" w:hAnsi="Franklin Gothic Book" w:cstheme="minorBidi"/>
                                <w:color w:val="000000"/>
                              </w:rPr>
                            </w:pPr>
                            <w:r w:rsidRPr="002C5C12">
                              <w:rPr>
                                <w:rFonts w:ascii="Franklin Gothic Book" w:hAnsi="Franklin Gothic Book" w:cstheme="minorBidi"/>
                                <w:color w:val="000000"/>
                              </w:rPr>
                              <w:t>NGSO satellite backhaul</w:t>
                            </w:r>
                          </w:p>
                        </w:txbxContent>
                      </wps:txbx>
                      <wps:bodyPr wrap="square" rtlCol="0">
                        <a:noAutofit/>
                      </wps:bodyPr>
                    </wps:wsp>
                  </a:graphicData>
                </a:graphic>
              </wp:anchor>
            </w:drawing>
          </mc:Choice>
          <mc:Fallback>
            <w:pict>
              <v:shapetype w14:anchorId="28246F51" id="_x0000_t202" coordsize="21600,21600" o:spt="202" path="m,l,21600r21600,l21600,xe">
                <v:stroke joinstyle="miter"/>
                <v:path gradientshapeok="t" o:connecttype="rect"/>
              </v:shapetype>
              <v:shape id="TextBox 48" o:spid="_x0000_s1026" type="#_x0000_t202" style="position:absolute;margin-left:178.75pt;margin-top:239.8pt;width:153.45pt;height:24.55pt;rotation:-1333020fd;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" filled="f" stroked="f">
                <v:textbox>
                  <w:txbxContent>
                    <w:p w14:paraId="4F277259" w14:textId="77777777" w:rsidR="002C5C12" w:rsidRPr="002C5C12" w:rsidRDefault="002C5C12" w:rsidP="002C5C12">
                      <w:pPr>
                        <w:textAlignment w:val="baseline"/>
                        <w:rPr>
                          <w:rFonts w:ascii="Franklin Gothic Book" w:hAnsi="Franklin Gothic Book" w:cstheme="minorBidi"/>
                          <w:color w:val="000000"/>
                        </w:rPr>
                      </w:pPr>
                      <w:r w:rsidRPr="002C5C12">
                        <w:rPr>
                          <w:rFonts w:ascii="Franklin Gothic Book" w:hAnsi="Franklin Gothic Book" w:cstheme="minorBidi"/>
                          <w:color w:val="000000"/>
                        </w:rPr>
                        <w:t>NGSO satellite backhaul</w:t>
                      </w:r>
                    </w:p>
                  </w:txbxContent>
                </v:textbox>
              </v:shape>
            </w:pict>
          </mc:Fallback>
        </mc:AlternateContent>
      </w:r>
      <w:r w:rsidR="00C34ED6">
        <w:t xml:space="preserve">A mobile base station relay (MBSR) is connected with </w:t>
      </w:r>
      <w:r w:rsidR="00B653BC">
        <w:t xml:space="preserve">5G Core network (5GC) </w:t>
      </w:r>
      <w:r w:rsidR="00C34ED6">
        <w:t>via</w:t>
      </w:r>
      <w:r w:rsidR="00B653BC">
        <w:t xml:space="preserve"> radio access network</w:t>
      </w:r>
      <w:r w:rsidR="00C34ED6">
        <w:t xml:space="preserve">. </w:t>
      </w:r>
      <w:r w:rsidR="00FE2662">
        <w:t xml:space="preserve">Combining multiple </w:t>
      </w:r>
      <w:r w:rsidR="00C34ED6">
        <w:t>radio access paths/</w:t>
      </w:r>
      <w:r w:rsidR="00537DE2">
        <w:t xml:space="preserve">types is needed in cases when a single </w:t>
      </w:r>
      <w:r w:rsidR="00C34ED6">
        <w:t xml:space="preserve">access </w:t>
      </w:r>
      <w:r w:rsidR="00537DE2">
        <w:t>link cannot meet prescribed performance requirements</w:t>
      </w:r>
      <w:r w:rsidR="00C34ED6">
        <w:t xml:space="preserve"> </w:t>
      </w:r>
      <w:r w:rsidR="00537DE2">
        <w:t>(e.g. data rate)</w:t>
      </w:r>
      <w:r w:rsidR="00C34ED6">
        <w:t xml:space="preserve"> demanded by the MBSR</w:t>
      </w:r>
      <w:r w:rsidR="00537DE2">
        <w:t xml:space="preserve">. An example of such a use-case </w:t>
      </w:r>
      <w:r w:rsidR="00C34ED6">
        <w:t xml:space="preserve">emerges when the link between 5GC and MBSR is established by </w:t>
      </w:r>
      <w:r w:rsidR="00537DE2">
        <w:t>simultaneously combin</w:t>
      </w:r>
      <w:r w:rsidR="00C34ED6">
        <w:t>ing</w:t>
      </w:r>
      <w:r w:rsidR="00537DE2">
        <w:t xml:space="preserve"> terrestrial and </w:t>
      </w:r>
      <w:r w:rsidR="006F6AEE">
        <w:t xml:space="preserve">at least two </w:t>
      </w:r>
      <w:r w:rsidR="00537DE2">
        <w:t xml:space="preserve">multi-orbit satellite </w:t>
      </w:r>
      <w:r w:rsidR="00C34ED6">
        <w:t xml:space="preserve">access </w:t>
      </w:r>
      <w:r w:rsidR="00537DE2">
        <w:t>links</w:t>
      </w:r>
      <w:r w:rsidR="00100800">
        <w:t xml:space="preserve"> as indicated in the figure</w:t>
      </w:r>
      <w:r w:rsidR="00C34ED6">
        <w:t xml:space="preserve"> 5.x.1</w:t>
      </w:r>
      <w:r w:rsidR="00537DE2">
        <w:t xml:space="preserve">. </w:t>
      </w:r>
      <w:r w:rsidR="001912FB">
        <w:t>Specific characteristic</w:t>
      </w:r>
      <w:r w:rsidR="00100800">
        <w:t xml:space="preserve"> (QoS)</w:t>
      </w:r>
      <w:r w:rsidR="001912FB">
        <w:t xml:space="preserve"> of each </w:t>
      </w:r>
      <w:r w:rsidR="00537DE2">
        <w:t xml:space="preserve">constitutive </w:t>
      </w:r>
      <w:r w:rsidR="006F6AEE">
        <w:t xml:space="preserve">access </w:t>
      </w:r>
      <w:r w:rsidR="001912FB">
        <w:t xml:space="preserve">link needs to be taken into account when combining it with another </w:t>
      </w:r>
      <w:r w:rsidR="006F6AEE">
        <w:t>access</w:t>
      </w:r>
      <w:r w:rsidR="001912FB">
        <w:t xml:space="preserve"> link</w:t>
      </w:r>
      <w:r w:rsidR="002D6143">
        <w:t xml:space="preserve"> in order to achieve required </w:t>
      </w:r>
      <w:r w:rsidR="00100800">
        <w:t xml:space="preserve">aggregate </w:t>
      </w:r>
      <w:r w:rsidR="002D6143">
        <w:t>QoS</w:t>
      </w:r>
      <w:r w:rsidR="00100800">
        <w:t>.</w:t>
      </w:r>
      <w:r w:rsidR="001912FB">
        <w:t xml:space="preserve"> </w:t>
      </w:r>
    </w:p>
    <w:p w14:paraId="1F9697CF" w14:textId="38D8B453" w:rsidR="002C5C12" w:rsidRDefault="002C5C12" w:rsidP="001912FB"/>
    <w:p w14:paraId="1CD37138" w14:textId="12A2EE2E" w:rsidR="002C5C12" w:rsidRDefault="002C5C12" w:rsidP="001912FB"/>
    <w:p w14:paraId="1F6855B0" w14:textId="439AE89C" w:rsidR="002C5C12" w:rsidRDefault="002C5C12" w:rsidP="001912FB"/>
    <w:p w14:paraId="6078D06B" w14:textId="0051A947" w:rsidR="002C5C12" w:rsidRDefault="002C5C12" w:rsidP="001912FB"/>
    <w:p w14:paraId="61BCA94C" w14:textId="3EBD7DA1" w:rsidR="002C5C12" w:rsidRDefault="002C5C12" w:rsidP="001912FB"/>
    <w:p w14:paraId="2E240ACC" w14:textId="7FA0B9FF" w:rsidR="002C5C12" w:rsidRDefault="00B26E19" w:rsidP="001912FB">
      <w:r>
        <w:rPr>
          <w:noProof/>
        </w:rPr>
        <w:lastRenderedPageBreak/>
        <mc:AlternateContent>
          <mc:Choice Requires="wpg">
            <w:drawing>
              <wp:anchor distT="0" distB="0" distL="114300" distR="114300" simplePos="0" relativeHeight="251662336" behindDoc="0" locked="0" layoutInCell="1" allowOverlap="1" wp14:anchorId="540C6EE9" wp14:editId="757607E0">
                <wp:simplePos x="0" y="0"/>
                <wp:positionH relativeFrom="column">
                  <wp:posOffset>842645</wp:posOffset>
                </wp:positionH>
                <wp:positionV relativeFrom="paragraph">
                  <wp:posOffset>-562610</wp:posOffset>
                </wp:positionV>
                <wp:extent cx="4959350" cy="4000500"/>
                <wp:effectExtent l="0" t="0" r="6350" b="0"/>
                <wp:wrapNone/>
                <wp:docPr id="1113583857" name="Group 1"/>
                <wp:cNvGraphicFramePr/>
                <a:graphic xmlns:a="http://schemas.openxmlformats.org/drawingml/2006/main">
                  <a:graphicData uri="http://schemas.microsoft.com/office/word/2010/wordprocessingGroup">
                    <wpg:wgp>
                      <wpg:cNvGrpSpPr/>
                      <wpg:grpSpPr>
                        <a:xfrm>
                          <a:off x="0" y="0"/>
                          <a:ext cx="4959350" cy="4000500"/>
                          <a:chOff x="0" y="0"/>
                          <a:chExt cx="4850298" cy="3832251"/>
                        </a:xfrm>
                      </wpg:grpSpPr>
                      <wpg:grpSp>
                        <wpg:cNvPr id="183" name="Group 182">
                          <a:extLst>
                            <a:ext uri="{FF2B5EF4-FFF2-40B4-BE49-F238E27FC236}">
                              <a16:creationId xmlns:a16="http://schemas.microsoft.com/office/drawing/2014/main" id="{3E8F0D2A-0EB0-BE40-BD1F-011D28322921}"/>
                            </a:ext>
                          </a:extLst>
                        </wpg:cNvPr>
                        <wpg:cNvGrpSpPr/>
                        <wpg:grpSpPr>
                          <a:xfrm>
                            <a:off x="0" y="0"/>
                            <a:ext cx="4850298" cy="3832251"/>
                            <a:chOff x="0" y="0"/>
                            <a:chExt cx="6422828" cy="4863183"/>
                          </a:xfrm>
                        </wpg:grpSpPr>
                        <wps:wsp>
                          <wps:cNvPr id="878031463" name="Straight Arrow Connector 878031463">
                            <a:extLst>
                              <a:ext uri="{FF2B5EF4-FFF2-40B4-BE49-F238E27FC236}">
                                <a16:creationId xmlns:a16="http://schemas.microsoft.com/office/drawing/2014/main" id="{EC27CA18-60AE-F71F-18B4-D768FDE1BE5C}"/>
                              </a:ext>
                            </a:extLst>
                          </wps:cNvPr>
                          <wps:cNvCnPr>
                            <a:cxnSpLocks/>
                          </wps:cNvCnPr>
                          <wps:spPr>
                            <a:xfrm flipH="1" flipV="1">
                              <a:off x="5084380" y="4185028"/>
                              <a:ext cx="506378" cy="1"/>
                            </a:xfrm>
                            <a:prstGeom prst="straightConnector1">
                              <a:avLst/>
                            </a:prstGeom>
                            <a:noFill/>
                            <a:ln w="38100" cap="flat" cmpd="sng" algn="ctr">
                              <a:solidFill>
                                <a:srgbClr val="93A800">
                                  <a:lumMod val="75000"/>
                                </a:srgbClr>
                              </a:solidFill>
                              <a:prstDash val="solid"/>
                              <a:miter lim="800000"/>
                              <a:headEnd type="none" w="med" len="med"/>
                              <a:tailEnd type="none" w="med" len="med"/>
                            </a:ln>
                            <a:effectLst/>
                          </wps:spPr>
                          <wps:bodyPr/>
                        </wps:wsp>
                        <wpg:grpSp>
                          <wpg:cNvPr id="1671007616" name="Group 1671007616">
                            <a:extLst>
                              <a:ext uri="{FF2B5EF4-FFF2-40B4-BE49-F238E27FC236}">
                                <a16:creationId xmlns:a16="http://schemas.microsoft.com/office/drawing/2014/main" id="{0E76C7EC-59BD-F642-782A-AB833334757A}"/>
                              </a:ext>
                            </a:extLst>
                          </wpg:cNvPr>
                          <wpg:cNvGrpSpPr/>
                          <wpg:grpSpPr>
                            <a:xfrm>
                              <a:off x="4619594" y="3674309"/>
                              <a:ext cx="627120" cy="753384"/>
                              <a:chOff x="4619594" y="3674309"/>
                              <a:chExt cx="564893" cy="546906"/>
                            </a:xfrm>
                          </wpg:grpSpPr>
                          <wps:wsp>
                            <wps:cNvPr id="152151717" name="object 65">
                              <a:extLst>
                                <a:ext uri="{FF2B5EF4-FFF2-40B4-BE49-F238E27FC236}">
                                  <a16:creationId xmlns:a16="http://schemas.microsoft.com/office/drawing/2014/main" id="{5798F960-A548-5131-A29E-169C9F516E3E}"/>
                                </a:ext>
                              </a:extLst>
                            </wps:cNvPr>
                            <wps:cNvSpPr/>
                            <wps:spPr>
                              <a:xfrm>
                                <a:off x="4699614" y="3957025"/>
                                <a:ext cx="484873" cy="264190"/>
                              </a:xfrm>
                              <a:custGeom>
                                <a:avLst/>
                                <a:gdLst/>
                                <a:ahLst/>
                                <a:cxnLst/>
                                <a:rect l="l" t="t" r="r" b="b"/>
                                <a:pathLst>
                                  <a:path w="488315" h="266064">
                                    <a:moveTo>
                                      <a:pt x="488213" y="143421"/>
                                    </a:moveTo>
                                    <a:lnTo>
                                      <a:pt x="28829" y="143421"/>
                                    </a:lnTo>
                                    <a:lnTo>
                                      <a:pt x="17611" y="145686"/>
                                    </a:lnTo>
                                    <a:lnTo>
                                      <a:pt x="8447" y="151863"/>
                                    </a:lnTo>
                                    <a:lnTo>
                                      <a:pt x="2266" y="161026"/>
                                    </a:lnTo>
                                    <a:lnTo>
                                      <a:pt x="0" y="172250"/>
                                    </a:lnTo>
                                    <a:lnTo>
                                      <a:pt x="0" y="265468"/>
                                    </a:lnTo>
                                    <a:lnTo>
                                      <a:pt x="459384" y="265468"/>
                                    </a:lnTo>
                                    <a:lnTo>
                                      <a:pt x="470602" y="263203"/>
                                    </a:lnTo>
                                    <a:lnTo>
                                      <a:pt x="479766" y="257025"/>
                                    </a:lnTo>
                                    <a:lnTo>
                                      <a:pt x="485946" y="247862"/>
                                    </a:lnTo>
                                    <a:lnTo>
                                      <a:pt x="488213" y="236639"/>
                                    </a:lnTo>
                                    <a:lnTo>
                                      <a:pt x="488213" y="143421"/>
                                    </a:lnTo>
                                    <a:close/>
                                  </a:path>
                                  <a:path w="488315" h="266064">
                                    <a:moveTo>
                                      <a:pt x="335711" y="0"/>
                                    </a:moveTo>
                                    <a:lnTo>
                                      <a:pt x="284319" y="47770"/>
                                    </a:lnTo>
                                    <a:lnTo>
                                      <a:pt x="245172" y="72183"/>
                                    </a:lnTo>
                                    <a:lnTo>
                                      <a:pt x="202984" y="90264"/>
                                    </a:lnTo>
                                    <a:lnTo>
                                      <a:pt x="158372" y="101769"/>
                                    </a:lnTo>
                                    <a:lnTo>
                                      <a:pt x="111950" y="106451"/>
                                    </a:lnTo>
                                    <a:lnTo>
                                      <a:pt x="97866" y="143421"/>
                                    </a:lnTo>
                                    <a:lnTo>
                                      <a:pt x="390359" y="143421"/>
                                    </a:lnTo>
                                    <a:lnTo>
                                      <a:pt x="335711" y="0"/>
                                    </a:lnTo>
                                    <a:close/>
                                  </a:path>
                                </a:pathLst>
                              </a:custGeom>
                              <a:solidFill>
                                <a:srgbClr val="010202"/>
                              </a:solidFill>
                            </wps:spPr>
                            <wps:bodyPr wrap="square" lIns="0" tIns="0" rIns="0" bIns="0" rtlCol="0"/>
                          </wps:wsp>
                          <wps:wsp>
                            <wps:cNvPr id="499212668" name="object 66">
                              <a:extLst>
                                <a:ext uri="{FF2B5EF4-FFF2-40B4-BE49-F238E27FC236}">
                                  <a16:creationId xmlns:a16="http://schemas.microsoft.com/office/drawing/2014/main" id="{3929FCF0-07F7-84F9-58B8-FCDFA308ADE2}"/>
                                </a:ext>
                              </a:extLst>
                            </wps:cNvPr>
                            <wps:cNvSpPr/>
                            <wps:spPr>
                              <a:xfrm>
                                <a:off x="4619594" y="3674309"/>
                                <a:ext cx="418667" cy="370748"/>
                              </a:xfrm>
                              <a:custGeom>
                                <a:avLst/>
                                <a:gdLst/>
                                <a:ahLst/>
                                <a:cxnLst/>
                                <a:rect l="l" t="t" r="r" b="b"/>
                                <a:pathLst>
                                  <a:path w="421640" h="373379">
                                    <a:moveTo>
                                      <a:pt x="367147" y="0"/>
                                    </a:moveTo>
                                    <a:lnTo>
                                      <a:pt x="6603" y="254090"/>
                                    </a:lnTo>
                                    <a:lnTo>
                                      <a:pt x="0" y="264848"/>
                                    </a:lnTo>
                                    <a:lnTo>
                                      <a:pt x="196" y="271172"/>
                                    </a:lnTo>
                                    <a:lnTo>
                                      <a:pt x="33955" y="312181"/>
                                    </a:lnTo>
                                    <a:lnTo>
                                      <a:pt x="70273" y="339495"/>
                                    </a:lnTo>
                                    <a:lnTo>
                                      <a:pt x="110538" y="358873"/>
                                    </a:lnTo>
                                    <a:lnTo>
                                      <a:pt x="153454" y="370104"/>
                                    </a:lnTo>
                                    <a:lnTo>
                                      <a:pt x="197721" y="372981"/>
                                    </a:lnTo>
                                    <a:lnTo>
                                      <a:pt x="242044" y="367291"/>
                                    </a:lnTo>
                                    <a:lnTo>
                                      <a:pt x="285125" y="352826"/>
                                    </a:lnTo>
                                    <a:lnTo>
                                      <a:pt x="325666" y="329376"/>
                                    </a:lnTo>
                                    <a:lnTo>
                                      <a:pt x="360703" y="298311"/>
                                    </a:lnTo>
                                    <a:lnTo>
                                      <a:pt x="388016" y="262000"/>
                                    </a:lnTo>
                                    <a:lnTo>
                                      <a:pt x="407395" y="221740"/>
                                    </a:lnTo>
                                    <a:lnTo>
                                      <a:pt x="418630" y="178828"/>
                                    </a:lnTo>
                                    <a:lnTo>
                                      <a:pt x="421508" y="134564"/>
                                    </a:lnTo>
                                    <a:lnTo>
                                      <a:pt x="415820" y="90244"/>
                                    </a:lnTo>
                                    <a:lnTo>
                                      <a:pt x="401354" y="47167"/>
                                    </a:lnTo>
                                    <a:lnTo>
                                      <a:pt x="377901" y="6630"/>
                                    </a:lnTo>
                                    <a:lnTo>
                                      <a:pt x="373088" y="2182"/>
                                    </a:lnTo>
                                    <a:lnTo>
                                      <a:pt x="367147" y="0"/>
                                    </a:lnTo>
                                    <a:close/>
                                  </a:path>
                                </a:pathLst>
                              </a:custGeom>
                              <a:solidFill>
                                <a:srgbClr val="010202"/>
                              </a:solidFill>
                            </wps:spPr>
                            <wps:bodyPr wrap="square" lIns="0" tIns="0" rIns="0" bIns="0" rtlCol="0"/>
                          </wps:wsp>
                          <wps:wsp>
                            <wps:cNvPr id="2121345193" name="object 67">
                              <a:extLst>
                                <a:ext uri="{FF2B5EF4-FFF2-40B4-BE49-F238E27FC236}">
                                  <a16:creationId xmlns:a16="http://schemas.microsoft.com/office/drawing/2014/main" id="{3FF686D7-EC3D-8697-99C5-F8CB6D98B1FE}"/>
                                </a:ext>
                              </a:extLst>
                            </wps:cNvPr>
                            <wps:cNvSpPr/>
                            <wps:spPr>
                              <a:xfrm>
                                <a:off x="4721922" y="3708391"/>
                                <a:ext cx="91426" cy="102775"/>
                              </a:xfrm>
                              <a:custGeom>
                                <a:avLst/>
                                <a:gdLst/>
                                <a:ahLst/>
                                <a:cxnLst/>
                                <a:rect l="l" t="t" r="r" b="b"/>
                                <a:pathLst>
                                  <a:path w="92075" h="103504">
                                    <a:moveTo>
                                      <a:pt x="87244" y="77685"/>
                                    </a:moveTo>
                                    <a:lnTo>
                                      <a:pt x="46558" y="77685"/>
                                    </a:lnTo>
                                    <a:lnTo>
                                      <a:pt x="65024" y="103301"/>
                                    </a:lnTo>
                                    <a:lnTo>
                                      <a:pt x="91782" y="83985"/>
                                    </a:lnTo>
                                    <a:lnTo>
                                      <a:pt x="87244" y="77685"/>
                                    </a:lnTo>
                                    <a:close/>
                                  </a:path>
                                  <a:path w="92075" h="103504">
                                    <a:moveTo>
                                      <a:pt x="45300" y="0"/>
                                    </a:moveTo>
                                    <a:lnTo>
                                      <a:pt x="29623" y="603"/>
                                    </a:lnTo>
                                    <a:lnTo>
                                      <a:pt x="15873" y="6953"/>
                                    </a:lnTo>
                                    <a:lnTo>
                                      <a:pt x="5511" y="17998"/>
                                    </a:lnTo>
                                    <a:lnTo>
                                      <a:pt x="0" y="32689"/>
                                    </a:lnTo>
                                    <a:lnTo>
                                      <a:pt x="599" y="48376"/>
                                    </a:lnTo>
                                    <a:lnTo>
                                      <a:pt x="6950" y="62136"/>
                                    </a:lnTo>
                                    <a:lnTo>
                                      <a:pt x="17991" y="72507"/>
                                    </a:lnTo>
                                    <a:lnTo>
                                      <a:pt x="32664" y="78028"/>
                                    </a:lnTo>
                                    <a:lnTo>
                                      <a:pt x="37452" y="78778"/>
                                    </a:lnTo>
                                    <a:lnTo>
                                      <a:pt x="42075" y="78536"/>
                                    </a:lnTo>
                                    <a:lnTo>
                                      <a:pt x="46558" y="77685"/>
                                    </a:lnTo>
                                    <a:lnTo>
                                      <a:pt x="87244" y="77685"/>
                                    </a:lnTo>
                                    <a:lnTo>
                                      <a:pt x="73317" y="58356"/>
                                    </a:lnTo>
                                    <a:lnTo>
                                      <a:pt x="75565" y="54394"/>
                                    </a:lnTo>
                                    <a:lnTo>
                                      <a:pt x="77228" y="50063"/>
                                    </a:lnTo>
                                    <a:lnTo>
                                      <a:pt x="78003" y="45326"/>
                                    </a:lnTo>
                                    <a:lnTo>
                                      <a:pt x="77404" y="29653"/>
                                    </a:lnTo>
                                    <a:lnTo>
                                      <a:pt x="71053" y="15900"/>
                                    </a:lnTo>
                                    <a:lnTo>
                                      <a:pt x="60001" y="5528"/>
                                    </a:lnTo>
                                    <a:lnTo>
                                      <a:pt x="45300" y="0"/>
                                    </a:lnTo>
                                    <a:close/>
                                  </a:path>
                                </a:pathLst>
                              </a:custGeom>
                              <a:solidFill>
                                <a:srgbClr val="010202"/>
                              </a:solidFill>
                            </wps:spPr>
                            <wps:bodyPr wrap="square" lIns="0" tIns="0" rIns="0" bIns="0" rtlCol="0"/>
                          </wps:wsp>
                        </wpg:grpSp>
                        <wps:wsp>
                          <wps:cNvPr id="1461654388" name="Straight Arrow Connector 1461654388">
                            <a:extLst>
                              <a:ext uri="{FF2B5EF4-FFF2-40B4-BE49-F238E27FC236}">
                                <a16:creationId xmlns:a16="http://schemas.microsoft.com/office/drawing/2014/main" id="{85E56DE1-9CDF-EE54-8CF9-7F9A40FF1CDD}"/>
                              </a:ext>
                            </a:extLst>
                          </wps:cNvPr>
                          <wps:cNvCnPr>
                            <a:cxnSpLocks/>
                          </wps:cNvCnPr>
                          <wps:spPr>
                            <a:xfrm flipH="1">
                              <a:off x="4059251" y="2103522"/>
                              <a:ext cx="965335" cy="26122"/>
                            </a:xfrm>
                            <a:prstGeom prst="straightConnector1">
                              <a:avLst/>
                            </a:prstGeom>
                            <a:noFill/>
                            <a:ln w="38100" cap="flat" cmpd="sng" algn="ctr">
                              <a:solidFill>
                                <a:srgbClr val="93A800">
                                  <a:lumMod val="75000"/>
                                </a:srgbClr>
                              </a:solidFill>
                              <a:prstDash val="solid"/>
                              <a:miter lim="800000"/>
                              <a:headEnd type="arrow" w="med" len="med"/>
                              <a:tailEnd type="arrow" w="med" len="med"/>
                            </a:ln>
                            <a:effectLst/>
                          </wps:spPr>
                          <wps:bodyPr/>
                        </wps:wsp>
                        <wpg:grpSp>
                          <wpg:cNvPr id="389320591" name="Group 389320591">
                            <a:extLst>
                              <a:ext uri="{FF2B5EF4-FFF2-40B4-BE49-F238E27FC236}">
                                <a16:creationId xmlns:a16="http://schemas.microsoft.com/office/drawing/2014/main" id="{33D9DE03-B225-D221-E56C-6B914F93450C}"/>
                              </a:ext>
                            </a:extLst>
                          </wpg:cNvPr>
                          <wpg:cNvGrpSpPr/>
                          <wpg:grpSpPr>
                            <a:xfrm>
                              <a:off x="3275751" y="1820594"/>
                              <a:ext cx="952637" cy="660782"/>
                              <a:chOff x="3275751" y="1820592"/>
                              <a:chExt cx="1143358" cy="646094"/>
                            </a:xfrm>
                          </wpg:grpSpPr>
                          <wps:wsp>
                            <wps:cNvPr id="1755005393" name="AutoShape 3">
                              <a:extLst>
                                <a:ext uri="{FF2B5EF4-FFF2-40B4-BE49-F238E27FC236}">
                                  <a16:creationId xmlns:a16="http://schemas.microsoft.com/office/drawing/2014/main" id="{B94709EE-9C32-CA2B-3F61-F550454DC9B9}"/>
                                </a:ext>
                              </a:extLst>
                            </wps:cNvPr>
                            <wps:cNvSpPr>
                              <a:spLocks noChangeAspect="1" noChangeArrowheads="1" noTextEdit="1"/>
                            </wps:cNvSpPr>
                            <wps:spPr bwMode="auto">
                              <a:xfrm>
                                <a:off x="3275751" y="1832849"/>
                                <a:ext cx="1134603" cy="630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652307876" name="Freeform 5">
                              <a:extLst>
                                <a:ext uri="{FF2B5EF4-FFF2-40B4-BE49-F238E27FC236}">
                                  <a16:creationId xmlns:a16="http://schemas.microsoft.com/office/drawing/2014/main" id="{6521BD60-2133-26E9-5DDF-6318AF5328D1}"/>
                                </a:ext>
                              </a:extLst>
                            </wps:cNvPr>
                            <wps:cNvSpPr>
                              <a:spLocks/>
                            </wps:cNvSpPr>
                            <wps:spPr bwMode="auto">
                              <a:xfrm>
                                <a:off x="3604926" y="2025451"/>
                                <a:ext cx="483257" cy="236376"/>
                              </a:xfrm>
                              <a:custGeom>
                                <a:avLst/>
                                <a:gdLst>
                                  <a:gd name="T0" fmla="*/ 16 w 454"/>
                                  <a:gd name="T1" fmla="*/ 0 h 220"/>
                                  <a:gd name="T2" fmla="*/ 16 w 454"/>
                                  <a:gd name="T3" fmla="*/ 0 h 220"/>
                                  <a:gd name="T4" fmla="*/ 454 w 454"/>
                                  <a:gd name="T5" fmla="*/ 182 h 220"/>
                                  <a:gd name="T6" fmla="*/ 438 w 454"/>
                                  <a:gd name="T7" fmla="*/ 220 h 220"/>
                                  <a:gd name="T8" fmla="*/ 0 w 454"/>
                                  <a:gd name="T9" fmla="*/ 38 h 220"/>
                                  <a:gd name="T10" fmla="*/ 16 w 454"/>
                                  <a:gd name="T11" fmla="*/ 0 h 220"/>
                                </a:gdLst>
                                <a:ahLst/>
                                <a:cxnLst>
                                  <a:cxn ang="0">
                                    <a:pos x="T0" y="T1"/>
                                  </a:cxn>
                                  <a:cxn ang="0">
                                    <a:pos x="T2" y="T3"/>
                                  </a:cxn>
                                  <a:cxn ang="0">
                                    <a:pos x="T4" y="T5"/>
                                  </a:cxn>
                                  <a:cxn ang="0">
                                    <a:pos x="T6" y="T7"/>
                                  </a:cxn>
                                  <a:cxn ang="0">
                                    <a:pos x="T8" y="T9"/>
                                  </a:cxn>
                                  <a:cxn ang="0">
                                    <a:pos x="T10" y="T11"/>
                                  </a:cxn>
                                </a:cxnLst>
                                <a:rect l="0" t="0" r="r" b="b"/>
                                <a:pathLst>
                                  <a:path w="454" h="220">
                                    <a:moveTo>
                                      <a:pt x="16" y="0"/>
                                    </a:moveTo>
                                    <a:lnTo>
                                      <a:pt x="16" y="0"/>
                                    </a:lnTo>
                                    <a:lnTo>
                                      <a:pt x="454" y="182"/>
                                    </a:lnTo>
                                    <a:lnTo>
                                      <a:pt x="438" y="220"/>
                                    </a:lnTo>
                                    <a:lnTo>
                                      <a:pt x="0" y="38"/>
                                    </a:lnTo>
                                    <a:lnTo>
                                      <a:pt x="16" y="0"/>
                                    </a:ln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17507709" name="Freeform 6">
                              <a:extLst>
                                <a:ext uri="{FF2B5EF4-FFF2-40B4-BE49-F238E27FC236}">
                                  <a16:creationId xmlns:a16="http://schemas.microsoft.com/office/drawing/2014/main" id="{A9668B50-E15A-8BA3-2F44-AC87F7D5E2E8}"/>
                                </a:ext>
                              </a:extLst>
                            </wps:cNvPr>
                            <wps:cNvSpPr>
                              <a:spLocks/>
                            </wps:cNvSpPr>
                            <wps:spPr bwMode="auto">
                              <a:xfrm>
                                <a:off x="3666209" y="1864365"/>
                                <a:ext cx="362443" cy="555046"/>
                              </a:xfrm>
                              <a:custGeom>
                                <a:avLst/>
                                <a:gdLst>
                                  <a:gd name="T0" fmla="*/ 268 w 339"/>
                                  <a:gd name="T1" fmla="*/ 21 h 515"/>
                                  <a:gd name="T2" fmla="*/ 268 w 339"/>
                                  <a:gd name="T3" fmla="*/ 21 h 515"/>
                                  <a:gd name="T4" fmla="*/ 144 w 339"/>
                                  <a:gd name="T5" fmla="*/ 72 h 515"/>
                                  <a:gd name="T6" fmla="*/ 20 w 339"/>
                                  <a:gd name="T7" fmla="*/ 371 h 515"/>
                                  <a:gd name="T8" fmla="*/ 71 w 339"/>
                                  <a:gd name="T9" fmla="*/ 495 h 515"/>
                                  <a:gd name="T10" fmla="*/ 194 w 339"/>
                                  <a:gd name="T11" fmla="*/ 444 h 515"/>
                                  <a:gd name="T12" fmla="*/ 319 w 339"/>
                                  <a:gd name="T13" fmla="*/ 144 h 515"/>
                                  <a:gd name="T14" fmla="*/ 268 w 339"/>
                                  <a:gd name="T15" fmla="*/ 21 h 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9" h="515">
                                    <a:moveTo>
                                      <a:pt x="268" y="21"/>
                                    </a:moveTo>
                                    <a:lnTo>
                                      <a:pt x="268" y="21"/>
                                    </a:lnTo>
                                    <a:cubicBezTo>
                                      <a:pt x="220" y="0"/>
                                      <a:pt x="164" y="23"/>
                                      <a:pt x="144" y="72"/>
                                    </a:cubicBezTo>
                                    <a:lnTo>
                                      <a:pt x="20" y="371"/>
                                    </a:lnTo>
                                    <a:cubicBezTo>
                                      <a:pt x="0" y="420"/>
                                      <a:pt x="22" y="475"/>
                                      <a:pt x="71" y="495"/>
                                    </a:cubicBezTo>
                                    <a:cubicBezTo>
                                      <a:pt x="119" y="515"/>
                                      <a:pt x="174" y="492"/>
                                      <a:pt x="194" y="444"/>
                                    </a:cubicBezTo>
                                    <a:lnTo>
                                      <a:pt x="319" y="144"/>
                                    </a:lnTo>
                                    <a:cubicBezTo>
                                      <a:pt x="339" y="96"/>
                                      <a:pt x="316" y="41"/>
                                      <a:pt x="268" y="21"/>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502352450" name="Freeform 7">
                              <a:extLst>
                                <a:ext uri="{FF2B5EF4-FFF2-40B4-BE49-F238E27FC236}">
                                  <a16:creationId xmlns:a16="http://schemas.microsoft.com/office/drawing/2014/main" id="{36098BB8-1073-8A63-3239-C920B9436E67}"/>
                                </a:ext>
                              </a:extLst>
                            </wps:cNvPr>
                            <wps:cNvSpPr>
                              <a:spLocks/>
                            </wps:cNvSpPr>
                            <wps:spPr bwMode="auto">
                              <a:xfrm>
                                <a:off x="3275751" y="1820592"/>
                                <a:ext cx="479755" cy="365945"/>
                              </a:xfrm>
                              <a:custGeom>
                                <a:avLst/>
                                <a:gdLst>
                                  <a:gd name="T0" fmla="*/ 335 w 451"/>
                                  <a:gd name="T1" fmla="*/ 333 h 340"/>
                                  <a:gd name="T2" fmla="*/ 335 w 451"/>
                                  <a:gd name="T3" fmla="*/ 333 h 340"/>
                                  <a:gd name="T4" fmla="*/ 0 w 451"/>
                                  <a:gd name="T5" fmla="*/ 193 h 340"/>
                                  <a:gd name="T6" fmla="*/ 70 w 451"/>
                                  <a:gd name="T7" fmla="*/ 24 h 340"/>
                                  <a:gd name="T8" fmla="*/ 115 w 451"/>
                                  <a:gd name="T9" fmla="*/ 7 h 340"/>
                                  <a:gd name="T10" fmla="*/ 451 w 451"/>
                                  <a:gd name="T11" fmla="*/ 145 h 340"/>
                                  <a:gd name="T12" fmla="*/ 380 w 451"/>
                                  <a:gd name="T13" fmla="*/ 315 h 340"/>
                                  <a:gd name="T14" fmla="*/ 335 w 451"/>
                                  <a:gd name="T15" fmla="*/ 333 h 3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0">
                                    <a:moveTo>
                                      <a:pt x="335" y="333"/>
                                    </a:moveTo>
                                    <a:lnTo>
                                      <a:pt x="335" y="333"/>
                                    </a:lnTo>
                                    <a:lnTo>
                                      <a:pt x="0" y="193"/>
                                    </a:lnTo>
                                    <a:lnTo>
                                      <a:pt x="70" y="24"/>
                                    </a:lnTo>
                                    <a:cubicBezTo>
                                      <a:pt x="77" y="8"/>
                                      <a:pt x="97" y="0"/>
                                      <a:pt x="115" y="7"/>
                                    </a:cubicBezTo>
                                    <a:lnTo>
                                      <a:pt x="451" y="145"/>
                                    </a:lnTo>
                                    <a:lnTo>
                                      <a:pt x="380" y="315"/>
                                    </a:lnTo>
                                    <a:cubicBezTo>
                                      <a:pt x="373" y="332"/>
                                      <a:pt x="353" y="340"/>
                                      <a:pt x="335" y="333"/>
                                    </a:cubicBezTo>
                                    <a:close/>
                                  </a:path>
                                </a:pathLst>
                              </a:custGeom>
                              <a:solidFill>
                                <a:srgbClr val="080909"/>
                              </a:solidFill>
                              <a:ln w="3175">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557186046" name="Freeform 8">
                              <a:extLst>
                                <a:ext uri="{FF2B5EF4-FFF2-40B4-BE49-F238E27FC236}">
                                  <a16:creationId xmlns:a16="http://schemas.microsoft.com/office/drawing/2014/main" id="{F5D6E13B-F817-97B1-1489-EC9EA9998637}"/>
                                </a:ext>
                              </a:extLst>
                            </wps:cNvPr>
                            <wps:cNvSpPr>
                              <a:spLocks/>
                            </wps:cNvSpPr>
                            <wps:spPr bwMode="auto">
                              <a:xfrm>
                                <a:off x="3323026" y="1862614"/>
                                <a:ext cx="388707" cy="283651"/>
                              </a:xfrm>
                              <a:custGeom>
                                <a:avLst/>
                                <a:gdLst>
                                  <a:gd name="T0" fmla="*/ 297 w 364"/>
                                  <a:gd name="T1" fmla="*/ 261 h 263"/>
                                  <a:gd name="T2" fmla="*/ 297 w 364"/>
                                  <a:gd name="T3" fmla="*/ 261 h 263"/>
                                  <a:gd name="T4" fmla="*/ 0 w 364"/>
                                  <a:gd name="T5" fmla="*/ 137 h 263"/>
                                  <a:gd name="T6" fmla="*/ 54 w 364"/>
                                  <a:gd name="T7" fmla="*/ 7 h 263"/>
                                  <a:gd name="T8" fmla="*/ 67 w 364"/>
                                  <a:gd name="T9" fmla="*/ 2 h 263"/>
                                  <a:gd name="T10" fmla="*/ 364 w 364"/>
                                  <a:gd name="T11" fmla="*/ 125 h 263"/>
                                  <a:gd name="T12" fmla="*/ 310 w 364"/>
                                  <a:gd name="T13" fmla="*/ 255 h 263"/>
                                  <a:gd name="T14" fmla="*/ 297 w 364"/>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4" h="263">
                                    <a:moveTo>
                                      <a:pt x="297" y="261"/>
                                    </a:moveTo>
                                    <a:lnTo>
                                      <a:pt x="297" y="261"/>
                                    </a:lnTo>
                                    <a:lnTo>
                                      <a:pt x="0" y="137"/>
                                    </a:lnTo>
                                    <a:lnTo>
                                      <a:pt x="54" y="7"/>
                                    </a:lnTo>
                                    <a:cubicBezTo>
                                      <a:pt x="56" y="2"/>
                                      <a:pt x="62" y="0"/>
                                      <a:pt x="67" y="2"/>
                                    </a:cubicBezTo>
                                    <a:lnTo>
                                      <a:pt x="364" y="125"/>
                                    </a:lnTo>
                                    <a:lnTo>
                                      <a:pt x="310" y="255"/>
                                    </a:lnTo>
                                    <a:cubicBezTo>
                                      <a:pt x="308" y="260"/>
                                      <a:pt x="302"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86212358" name="Freeform 9">
                              <a:extLst>
                                <a:ext uri="{FF2B5EF4-FFF2-40B4-BE49-F238E27FC236}">
                                  <a16:creationId xmlns:a16="http://schemas.microsoft.com/office/drawing/2014/main" id="{036FEF86-8A0E-EC5C-19E9-A2EEE330ECC4}"/>
                                </a:ext>
                              </a:extLst>
                            </wps:cNvPr>
                            <wps:cNvSpPr>
                              <a:spLocks/>
                            </wps:cNvSpPr>
                            <wps:spPr bwMode="auto">
                              <a:xfrm>
                                <a:off x="3937603" y="2097239"/>
                                <a:ext cx="481506" cy="369447"/>
                              </a:xfrm>
                              <a:custGeom>
                                <a:avLst/>
                                <a:gdLst>
                                  <a:gd name="T0" fmla="*/ 336 w 451"/>
                                  <a:gd name="T1" fmla="*/ 335 h 342"/>
                                  <a:gd name="T2" fmla="*/ 336 w 451"/>
                                  <a:gd name="T3" fmla="*/ 335 h 342"/>
                                  <a:gd name="T4" fmla="*/ 0 w 451"/>
                                  <a:gd name="T5" fmla="*/ 195 h 342"/>
                                  <a:gd name="T6" fmla="*/ 70 w 451"/>
                                  <a:gd name="T7" fmla="*/ 26 h 342"/>
                                  <a:gd name="T8" fmla="*/ 115 w 451"/>
                                  <a:gd name="T9" fmla="*/ 8 h 342"/>
                                  <a:gd name="T10" fmla="*/ 451 w 451"/>
                                  <a:gd name="T11" fmla="*/ 147 h 342"/>
                                  <a:gd name="T12" fmla="*/ 381 w 451"/>
                                  <a:gd name="T13" fmla="*/ 316 h 342"/>
                                  <a:gd name="T14" fmla="*/ 336 w 451"/>
                                  <a:gd name="T15" fmla="*/ 335 h 3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2">
                                    <a:moveTo>
                                      <a:pt x="336" y="335"/>
                                    </a:moveTo>
                                    <a:lnTo>
                                      <a:pt x="336" y="335"/>
                                    </a:lnTo>
                                    <a:lnTo>
                                      <a:pt x="0" y="195"/>
                                    </a:lnTo>
                                    <a:lnTo>
                                      <a:pt x="70" y="26"/>
                                    </a:lnTo>
                                    <a:cubicBezTo>
                                      <a:pt x="78" y="9"/>
                                      <a:pt x="98" y="0"/>
                                      <a:pt x="115" y="8"/>
                                    </a:cubicBezTo>
                                    <a:lnTo>
                                      <a:pt x="451" y="147"/>
                                    </a:lnTo>
                                    <a:lnTo>
                                      <a:pt x="381" y="316"/>
                                    </a:lnTo>
                                    <a:cubicBezTo>
                                      <a:pt x="373" y="334"/>
                                      <a:pt x="353" y="342"/>
                                      <a:pt x="336" y="335"/>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63661582" name="Freeform 10">
                              <a:extLst>
                                <a:ext uri="{FF2B5EF4-FFF2-40B4-BE49-F238E27FC236}">
                                  <a16:creationId xmlns:a16="http://schemas.microsoft.com/office/drawing/2014/main" id="{4D2E4D4D-2644-3663-66E0-DC50245AB114}"/>
                                </a:ext>
                              </a:extLst>
                            </wps:cNvPr>
                            <wps:cNvSpPr>
                              <a:spLocks/>
                            </wps:cNvSpPr>
                            <wps:spPr bwMode="auto">
                              <a:xfrm>
                                <a:off x="3984878" y="2141013"/>
                                <a:ext cx="388707" cy="283651"/>
                              </a:xfrm>
                              <a:custGeom>
                                <a:avLst/>
                                <a:gdLst>
                                  <a:gd name="T0" fmla="*/ 297 w 365"/>
                                  <a:gd name="T1" fmla="*/ 261 h 263"/>
                                  <a:gd name="T2" fmla="*/ 297 w 365"/>
                                  <a:gd name="T3" fmla="*/ 261 h 263"/>
                                  <a:gd name="T4" fmla="*/ 0 w 365"/>
                                  <a:gd name="T5" fmla="*/ 137 h 263"/>
                                  <a:gd name="T6" fmla="*/ 54 w 365"/>
                                  <a:gd name="T7" fmla="*/ 7 h 263"/>
                                  <a:gd name="T8" fmla="*/ 68 w 365"/>
                                  <a:gd name="T9" fmla="*/ 2 h 263"/>
                                  <a:gd name="T10" fmla="*/ 365 w 365"/>
                                  <a:gd name="T11" fmla="*/ 125 h 263"/>
                                  <a:gd name="T12" fmla="*/ 311 w 365"/>
                                  <a:gd name="T13" fmla="*/ 255 h 263"/>
                                  <a:gd name="T14" fmla="*/ 297 w 365"/>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5" h="263">
                                    <a:moveTo>
                                      <a:pt x="297" y="261"/>
                                    </a:moveTo>
                                    <a:lnTo>
                                      <a:pt x="297" y="261"/>
                                    </a:lnTo>
                                    <a:lnTo>
                                      <a:pt x="0" y="137"/>
                                    </a:lnTo>
                                    <a:lnTo>
                                      <a:pt x="54" y="7"/>
                                    </a:lnTo>
                                    <a:cubicBezTo>
                                      <a:pt x="56" y="2"/>
                                      <a:pt x="63" y="0"/>
                                      <a:pt x="68" y="2"/>
                                    </a:cubicBezTo>
                                    <a:lnTo>
                                      <a:pt x="365" y="125"/>
                                    </a:lnTo>
                                    <a:lnTo>
                                      <a:pt x="311" y="255"/>
                                    </a:lnTo>
                                    <a:cubicBezTo>
                                      <a:pt x="309" y="260"/>
                                      <a:pt x="303"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g:grpSp>
                          <wpg:cNvPr id="1927128509" name="Group 1927128509">
                            <a:extLst>
                              <a:ext uri="{FF2B5EF4-FFF2-40B4-BE49-F238E27FC236}">
                                <a16:creationId xmlns:a16="http://schemas.microsoft.com/office/drawing/2014/main" id="{7D8D5D8A-7AE2-6D24-E0D3-E140CF174285}"/>
                              </a:ext>
                            </a:extLst>
                          </wpg:cNvPr>
                          <wpg:cNvGrpSpPr/>
                          <wpg:grpSpPr>
                            <a:xfrm>
                              <a:off x="4826251" y="1769732"/>
                              <a:ext cx="945343" cy="644663"/>
                              <a:chOff x="4826251" y="1769732"/>
                              <a:chExt cx="1143358" cy="646094"/>
                            </a:xfrm>
                          </wpg:grpSpPr>
                          <wps:wsp>
                            <wps:cNvPr id="1567879865" name="AutoShape 3">
                              <a:extLst>
                                <a:ext uri="{FF2B5EF4-FFF2-40B4-BE49-F238E27FC236}">
                                  <a16:creationId xmlns:a16="http://schemas.microsoft.com/office/drawing/2014/main" id="{29ADDCF7-2F2C-610D-00D5-84D0158EC648}"/>
                                </a:ext>
                              </a:extLst>
                            </wps:cNvPr>
                            <wps:cNvSpPr>
                              <a:spLocks noChangeAspect="1" noChangeArrowheads="1" noTextEdit="1"/>
                            </wps:cNvSpPr>
                            <wps:spPr bwMode="auto">
                              <a:xfrm>
                                <a:off x="4826251" y="1781989"/>
                                <a:ext cx="1134603" cy="630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92010031" name="Freeform 5">
                              <a:extLst>
                                <a:ext uri="{FF2B5EF4-FFF2-40B4-BE49-F238E27FC236}">
                                  <a16:creationId xmlns:a16="http://schemas.microsoft.com/office/drawing/2014/main" id="{38A01BBE-76B7-CD08-8E27-D840DC87C1C8}"/>
                                </a:ext>
                              </a:extLst>
                            </wps:cNvPr>
                            <wps:cNvSpPr>
                              <a:spLocks/>
                            </wps:cNvSpPr>
                            <wps:spPr bwMode="auto">
                              <a:xfrm>
                                <a:off x="5155426" y="1974591"/>
                                <a:ext cx="483257" cy="236376"/>
                              </a:xfrm>
                              <a:custGeom>
                                <a:avLst/>
                                <a:gdLst>
                                  <a:gd name="T0" fmla="*/ 16 w 454"/>
                                  <a:gd name="T1" fmla="*/ 0 h 220"/>
                                  <a:gd name="T2" fmla="*/ 16 w 454"/>
                                  <a:gd name="T3" fmla="*/ 0 h 220"/>
                                  <a:gd name="T4" fmla="*/ 454 w 454"/>
                                  <a:gd name="T5" fmla="*/ 182 h 220"/>
                                  <a:gd name="T6" fmla="*/ 438 w 454"/>
                                  <a:gd name="T7" fmla="*/ 220 h 220"/>
                                  <a:gd name="T8" fmla="*/ 0 w 454"/>
                                  <a:gd name="T9" fmla="*/ 38 h 220"/>
                                  <a:gd name="T10" fmla="*/ 16 w 454"/>
                                  <a:gd name="T11" fmla="*/ 0 h 220"/>
                                </a:gdLst>
                                <a:ahLst/>
                                <a:cxnLst>
                                  <a:cxn ang="0">
                                    <a:pos x="T0" y="T1"/>
                                  </a:cxn>
                                  <a:cxn ang="0">
                                    <a:pos x="T2" y="T3"/>
                                  </a:cxn>
                                  <a:cxn ang="0">
                                    <a:pos x="T4" y="T5"/>
                                  </a:cxn>
                                  <a:cxn ang="0">
                                    <a:pos x="T6" y="T7"/>
                                  </a:cxn>
                                  <a:cxn ang="0">
                                    <a:pos x="T8" y="T9"/>
                                  </a:cxn>
                                  <a:cxn ang="0">
                                    <a:pos x="T10" y="T11"/>
                                  </a:cxn>
                                </a:cxnLst>
                                <a:rect l="0" t="0" r="r" b="b"/>
                                <a:pathLst>
                                  <a:path w="454" h="220">
                                    <a:moveTo>
                                      <a:pt x="16" y="0"/>
                                    </a:moveTo>
                                    <a:lnTo>
                                      <a:pt x="16" y="0"/>
                                    </a:lnTo>
                                    <a:lnTo>
                                      <a:pt x="454" y="182"/>
                                    </a:lnTo>
                                    <a:lnTo>
                                      <a:pt x="438" y="220"/>
                                    </a:lnTo>
                                    <a:lnTo>
                                      <a:pt x="0" y="38"/>
                                    </a:lnTo>
                                    <a:lnTo>
                                      <a:pt x="16" y="0"/>
                                    </a:ln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358899589" name="Freeform 6">
                              <a:extLst>
                                <a:ext uri="{FF2B5EF4-FFF2-40B4-BE49-F238E27FC236}">
                                  <a16:creationId xmlns:a16="http://schemas.microsoft.com/office/drawing/2014/main" id="{CB18FFC3-7D72-0932-1A14-83972DA06520}"/>
                                </a:ext>
                              </a:extLst>
                            </wps:cNvPr>
                            <wps:cNvSpPr>
                              <a:spLocks/>
                            </wps:cNvSpPr>
                            <wps:spPr bwMode="auto">
                              <a:xfrm>
                                <a:off x="5216709" y="1813505"/>
                                <a:ext cx="362443" cy="555046"/>
                              </a:xfrm>
                              <a:custGeom>
                                <a:avLst/>
                                <a:gdLst>
                                  <a:gd name="T0" fmla="*/ 268 w 339"/>
                                  <a:gd name="T1" fmla="*/ 21 h 515"/>
                                  <a:gd name="T2" fmla="*/ 268 w 339"/>
                                  <a:gd name="T3" fmla="*/ 21 h 515"/>
                                  <a:gd name="T4" fmla="*/ 144 w 339"/>
                                  <a:gd name="T5" fmla="*/ 72 h 515"/>
                                  <a:gd name="T6" fmla="*/ 20 w 339"/>
                                  <a:gd name="T7" fmla="*/ 371 h 515"/>
                                  <a:gd name="T8" fmla="*/ 71 w 339"/>
                                  <a:gd name="T9" fmla="*/ 495 h 515"/>
                                  <a:gd name="T10" fmla="*/ 194 w 339"/>
                                  <a:gd name="T11" fmla="*/ 444 h 515"/>
                                  <a:gd name="T12" fmla="*/ 319 w 339"/>
                                  <a:gd name="T13" fmla="*/ 144 h 515"/>
                                  <a:gd name="T14" fmla="*/ 268 w 339"/>
                                  <a:gd name="T15" fmla="*/ 21 h 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9" h="515">
                                    <a:moveTo>
                                      <a:pt x="268" y="21"/>
                                    </a:moveTo>
                                    <a:lnTo>
                                      <a:pt x="268" y="21"/>
                                    </a:lnTo>
                                    <a:cubicBezTo>
                                      <a:pt x="220" y="0"/>
                                      <a:pt x="164" y="23"/>
                                      <a:pt x="144" y="72"/>
                                    </a:cubicBezTo>
                                    <a:lnTo>
                                      <a:pt x="20" y="371"/>
                                    </a:lnTo>
                                    <a:cubicBezTo>
                                      <a:pt x="0" y="420"/>
                                      <a:pt x="22" y="475"/>
                                      <a:pt x="71" y="495"/>
                                    </a:cubicBezTo>
                                    <a:cubicBezTo>
                                      <a:pt x="119" y="515"/>
                                      <a:pt x="174" y="492"/>
                                      <a:pt x="194" y="444"/>
                                    </a:cubicBezTo>
                                    <a:lnTo>
                                      <a:pt x="319" y="144"/>
                                    </a:lnTo>
                                    <a:cubicBezTo>
                                      <a:pt x="339" y="96"/>
                                      <a:pt x="316" y="41"/>
                                      <a:pt x="268" y="21"/>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2998190" name="Freeform 7">
                              <a:extLst>
                                <a:ext uri="{FF2B5EF4-FFF2-40B4-BE49-F238E27FC236}">
                                  <a16:creationId xmlns:a16="http://schemas.microsoft.com/office/drawing/2014/main" id="{751847B6-83F8-A681-E145-59A8A9CFE0E8}"/>
                                </a:ext>
                              </a:extLst>
                            </wps:cNvPr>
                            <wps:cNvSpPr>
                              <a:spLocks/>
                            </wps:cNvSpPr>
                            <wps:spPr bwMode="auto">
                              <a:xfrm>
                                <a:off x="4826251" y="1769732"/>
                                <a:ext cx="479755" cy="365945"/>
                              </a:xfrm>
                              <a:custGeom>
                                <a:avLst/>
                                <a:gdLst>
                                  <a:gd name="T0" fmla="*/ 335 w 451"/>
                                  <a:gd name="T1" fmla="*/ 333 h 340"/>
                                  <a:gd name="T2" fmla="*/ 335 w 451"/>
                                  <a:gd name="T3" fmla="*/ 333 h 340"/>
                                  <a:gd name="T4" fmla="*/ 0 w 451"/>
                                  <a:gd name="T5" fmla="*/ 193 h 340"/>
                                  <a:gd name="T6" fmla="*/ 70 w 451"/>
                                  <a:gd name="T7" fmla="*/ 24 h 340"/>
                                  <a:gd name="T8" fmla="*/ 115 w 451"/>
                                  <a:gd name="T9" fmla="*/ 7 h 340"/>
                                  <a:gd name="T10" fmla="*/ 451 w 451"/>
                                  <a:gd name="T11" fmla="*/ 145 h 340"/>
                                  <a:gd name="T12" fmla="*/ 380 w 451"/>
                                  <a:gd name="T13" fmla="*/ 315 h 340"/>
                                  <a:gd name="T14" fmla="*/ 335 w 451"/>
                                  <a:gd name="T15" fmla="*/ 333 h 3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0">
                                    <a:moveTo>
                                      <a:pt x="335" y="333"/>
                                    </a:moveTo>
                                    <a:lnTo>
                                      <a:pt x="335" y="333"/>
                                    </a:lnTo>
                                    <a:lnTo>
                                      <a:pt x="0" y="193"/>
                                    </a:lnTo>
                                    <a:lnTo>
                                      <a:pt x="70" y="24"/>
                                    </a:lnTo>
                                    <a:cubicBezTo>
                                      <a:pt x="77" y="8"/>
                                      <a:pt x="97" y="0"/>
                                      <a:pt x="115" y="7"/>
                                    </a:cubicBezTo>
                                    <a:lnTo>
                                      <a:pt x="451" y="145"/>
                                    </a:lnTo>
                                    <a:lnTo>
                                      <a:pt x="380" y="315"/>
                                    </a:lnTo>
                                    <a:cubicBezTo>
                                      <a:pt x="373" y="332"/>
                                      <a:pt x="353" y="340"/>
                                      <a:pt x="335" y="333"/>
                                    </a:cubicBezTo>
                                    <a:close/>
                                  </a:path>
                                </a:pathLst>
                              </a:custGeom>
                              <a:solidFill>
                                <a:srgbClr val="080909"/>
                              </a:solidFill>
                              <a:ln w="3175">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096572601" name="Freeform 8">
                              <a:extLst>
                                <a:ext uri="{FF2B5EF4-FFF2-40B4-BE49-F238E27FC236}">
                                  <a16:creationId xmlns:a16="http://schemas.microsoft.com/office/drawing/2014/main" id="{A44052DD-8E81-019F-F20F-0D225922C4B9}"/>
                                </a:ext>
                              </a:extLst>
                            </wps:cNvPr>
                            <wps:cNvSpPr>
                              <a:spLocks/>
                            </wps:cNvSpPr>
                            <wps:spPr bwMode="auto">
                              <a:xfrm>
                                <a:off x="4873526" y="1811754"/>
                                <a:ext cx="388707" cy="283651"/>
                              </a:xfrm>
                              <a:custGeom>
                                <a:avLst/>
                                <a:gdLst>
                                  <a:gd name="T0" fmla="*/ 297 w 364"/>
                                  <a:gd name="T1" fmla="*/ 261 h 263"/>
                                  <a:gd name="T2" fmla="*/ 297 w 364"/>
                                  <a:gd name="T3" fmla="*/ 261 h 263"/>
                                  <a:gd name="T4" fmla="*/ 0 w 364"/>
                                  <a:gd name="T5" fmla="*/ 137 h 263"/>
                                  <a:gd name="T6" fmla="*/ 54 w 364"/>
                                  <a:gd name="T7" fmla="*/ 7 h 263"/>
                                  <a:gd name="T8" fmla="*/ 67 w 364"/>
                                  <a:gd name="T9" fmla="*/ 2 h 263"/>
                                  <a:gd name="T10" fmla="*/ 364 w 364"/>
                                  <a:gd name="T11" fmla="*/ 125 h 263"/>
                                  <a:gd name="T12" fmla="*/ 310 w 364"/>
                                  <a:gd name="T13" fmla="*/ 255 h 263"/>
                                  <a:gd name="T14" fmla="*/ 297 w 364"/>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4" h="263">
                                    <a:moveTo>
                                      <a:pt x="297" y="261"/>
                                    </a:moveTo>
                                    <a:lnTo>
                                      <a:pt x="297" y="261"/>
                                    </a:lnTo>
                                    <a:lnTo>
                                      <a:pt x="0" y="137"/>
                                    </a:lnTo>
                                    <a:lnTo>
                                      <a:pt x="54" y="7"/>
                                    </a:lnTo>
                                    <a:cubicBezTo>
                                      <a:pt x="56" y="2"/>
                                      <a:pt x="62" y="0"/>
                                      <a:pt x="67" y="2"/>
                                    </a:cubicBezTo>
                                    <a:lnTo>
                                      <a:pt x="364" y="125"/>
                                    </a:lnTo>
                                    <a:lnTo>
                                      <a:pt x="310" y="255"/>
                                    </a:lnTo>
                                    <a:cubicBezTo>
                                      <a:pt x="308" y="260"/>
                                      <a:pt x="302"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25886042" name="Freeform 9">
                              <a:extLst>
                                <a:ext uri="{FF2B5EF4-FFF2-40B4-BE49-F238E27FC236}">
                                  <a16:creationId xmlns:a16="http://schemas.microsoft.com/office/drawing/2014/main" id="{91FA16F1-6967-C953-2390-04C36B283EAE}"/>
                                </a:ext>
                              </a:extLst>
                            </wps:cNvPr>
                            <wps:cNvSpPr>
                              <a:spLocks/>
                            </wps:cNvSpPr>
                            <wps:spPr bwMode="auto">
                              <a:xfrm>
                                <a:off x="5488103" y="2046379"/>
                                <a:ext cx="481506" cy="369447"/>
                              </a:xfrm>
                              <a:custGeom>
                                <a:avLst/>
                                <a:gdLst>
                                  <a:gd name="T0" fmla="*/ 336 w 451"/>
                                  <a:gd name="T1" fmla="*/ 335 h 342"/>
                                  <a:gd name="T2" fmla="*/ 336 w 451"/>
                                  <a:gd name="T3" fmla="*/ 335 h 342"/>
                                  <a:gd name="T4" fmla="*/ 0 w 451"/>
                                  <a:gd name="T5" fmla="*/ 195 h 342"/>
                                  <a:gd name="T6" fmla="*/ 70 w 451"/>
                                  <a:gd name="T7" fmla="*/ 26 h 342"/>
                                  <a:gd name="T8" fmla="*/ 115 w 451"/>
                                  <a:gd name="T9" fmla="*/ 8 h 342"/>
                                  <a:gd name="T10" fmla="*/ 451 w 451"/>
                                  <a:gd name="T11" fmla="*/ 147 h 342"/>
                                  <a:gd name="T12" fmla="*/ 381 w 451"/>
                                  <a:gd name="T13" fmla="*/ 316 h 342"/>
                                  <a:gd name="T14" fmla="*/ 336 w 451"/>
                                  <a:gd name="T15" fmla="*/ 335 h 3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2">
                                    <a:moveTo>
                                      <a:pt x="336" y="335"/>
                                    </a:moveTo>
                                    <a:lnTo>
                                      <a:pt x="336" y="335"/>
                                    </a:lnTo>
                                    <a:lnTo>
                                      <a:pt x="0" y="195"/>
                                    </a:lnTo>
                                    <a:lnTo>
                                      <a:pt x="70" y="26"/>
                                    </a:lnTo>
                                    <a:cubicBezTo>
                                      <a:pt x="78" y="9"/>
                                      <a:pt x="98" y="0"/>
                                      <a:pt x="115" y="8"/>
                                    </a:cubicBezTo>
                                    <a:lnTo>
                                      <a:pt x="451" y="147"/>
                                    </a:lnTo>
                                    <a:lnTo>
                                      <a:pt x="381" y="316"/>
                                    </a:lnTo>
                                    <a:cubicBezTo>
                                      <a:pt x="373" y="334"/>
                                      <a:pt x="353" y="342"/>
                                      <a:pt x="336" y="335"/>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687615058" name="Freeform 10">
                              <a:extLst>
                                <a:ext uri="{FF2B5EF4-FFF2-40B4-BE49-F238E27FC236}">
                                  <a16:creationId xmlns:a16="http://schemas.microsoft.com/office/drawing/2014/main" id="{46C48D86-565E-BF7A-08F1-6A2A046349CF}"/>
                                </a:ext>
                              </a:extLst>
                            </wps:cNvPr>
                            <wps:cNvSpPr>
                              <a:spLocks/>
                            </wps:cNvSpPr>
                            <wps:spPr bwMode="auto">
                              <a:xfrm>
                                <a:off x="5535378" y="2090153"/>
                                <a:ext cx="388707" cy="283651"/>
                              </a:xfrm>
                              <a:custGeom>
                                <a:avLst/>
                                <a:gdLst>
                                  <a:gd name="T0" fmla="*/ 297 w 365"/>
                                  <a:gd name="T1" fmla="*/ 261 h 263"/>
                                  <a:gd name="T2" fmla="*/ 297 w 365"/>
                                  <a:gd name="T3" fmla="*/ 261 h 263"/>
                                  <a:gd name="T4" fmla="*/ 0 w 365"/>
                                  <a:gd name="T5" fmla="*/ 137 h 263"/>
                                  <a:gd name="T6" fmla="*/ 54 w 365"/>
                                  <a:gd name="T7" fmla="*/ 7 h 263"/>
                                  <a:gd name="T8" fmla="*/ 68 w 365"/>
                                  <a:gd name="T9" fmla="*/ 2 h 263"/>
                                  <a:gd name="T10" fmla="*/ 365 w 365"/>
                                  <a:gd name="T11" fmla="*/ 125 h 263"/>
                                  <a:gd name="T12" fmla="*/ 311 w 365"/>
                                  <a:gd name="T13" fmla="*/ 255 h 263"/>
                                  <a:gd name="T14" fmla="*/ 297 w 365"/>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5" h="263">
                                    <a:moveTo>
                                      <a:pt x="297" y="261"/>
                                    </a:moveTo>
                                    <a:lnTo>
                                      <a:pt x="297" y="261"/>
                                    </a:lnTo>
                                    <a:lnTo>
                                      <a:pt x="0" y="137"/>
                                    </a:lnTo>
                                    <a:lnTo>
                                      <a:pt x="54" y="7"/>
                                    </a:lnTo>
                                    <a:cubicBezTo>
                                      <a:pt x="56" y="2"/>
                                      <a:pt x="63" y="0"/>
                                      <a:pt x="68" y="2"/>
                                    </a:cubicBezTo>
                                    <a:lnTo>
                                      <a:pt x="365" y="125"/>
                                    </a:lnTo>
                                    <a:lnTo>
                                      <a:pt x="311" y="255"/>
                                    </a:lnTo>
                                    <a:cubicBezTo>
                                      <a:pt x="309" y="260"/>
                                      <a:pt x="303"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pic:pic xmlns:pic="http://schemas.openxmlformats.org/drawingml/2006/picture">
                          <pic:nvPicPr>
                            <pic:cNvPr id="1781528663" name="Picture 1781528663">
                              <a:extLst>
                                <a:ext uri="{FF2B5EF4-FFF2-40B4-BE49-F238E27FC236}">
                                  <a16:creationId xmlns:a16="http://schemas.microsoft.com/office/drawing/2014/main" id="{668FF4EF-CE61-1427-DF8D-D3310092D8EF}"/>
                                </a:ext>
                              </a:extLst>
                            </pic:cNvPr>
                            <pic:cNvPicPr>
                              <a:picLocks noChangeAspect="1"/>
                            </pic:cNvPicPr>
                          </pic:nvPicPr>
                          <pic:blipFill>
                            <a:blip r:embed="rId9">
                              <a:biLevel thresh="75000"/>
                              <a:extLst>
                                <a:ext uri="{837473B0-CC2E-450A-ABE3-18F120FF3D39}">
                                  <a1611:picAttrSrcUrl xmlns:a1611="http://schemas.microsoft.com/office/drawing/2016/11/main" r:id="rId10"/>
                                </a:ext>
                              </a:extLst>
                            </a:blip>
                            <a:stretch>
                              <a:fillRect/>
                            </a:stretch>
                          </pic:blipFill>
                          <pic:spPr>
                            <a:xfrm>
                              <a:off x="5514146" y="3540247"/>
                              <a:ext cx="896469" cy="1044174"/>
                            </a:xfrm>
                            <a:prstGeom prst="rect">
                              <a:avLst/>
                            </a:prstGeom>
                          </pic:spPr>
                        </pic:pic>
                        <wps:wsp>
                          <wps:cNvPr id="713176936" name="Straight Arrow Connector 713176936">
                            <a:extLst>
                              <a:ext uri="{FF2B5EF4-FFF2-40B4-BE49-F238E27FC236}">
                                <a16:creationId xmlns:a16="http://schemas.microsoft.com/office/drawing/2014/main" id="{F65018F2-E9F3-03EC-B438-977FCF8ABC48}"/>
                              </a:ext>
                            </a:extLst>
                          </wps:cNvPr>
                          <wps:cNvCnPr>
                            <a:cxnSpLocks/>
                          </wps:cNvCnPr>
                          <wps:spPr>
                            <a:xfrm flipV="1">
                              <a:off x="4783944" y="2519097"/>
                              <a:ext cx="300436" cy="1085308"/>
                            </a:xfrm>
                            <a:prstGeom prst="straightConnector1">
                              <a:avLst/>
                            </a:prstGeom>
                            <a:noFill/>
                            <a:ln w="38100" cap="flat" cmpd="sng" algn="ctr">
                              <a:solidFill>
                                <a:srgbClr val="93A800">
                                  <a:lumMod val="75000"/>
                                </a:srgbClr>
                              </a:solidFill>
                              <a:prstDash val="solid"/>
                              <a:miter lim="800000"/>
                              <a:headEnd type="arrow" w="med" len="med"/>
                              <a:tailEnd type="arrow" w="med" len="med"/>
                            </a:ln>
                            <a:effectLst/>
                          </wps:spPr>
                          <wps:bodyPr/>
                        </wps:wsp>
                        <wps:wsp>
                          <wps:cNvPr id="1131741630" name="TextBox 238">
                            <a:extLst>
                              <a:ext uri="{FF2B5EF4-FFF2-40B4-BE49-F238E27FC236}">
                                <a16:creationId xmlns:a16="http://schemas.microsoft.com/office/drawing/2014/main" id="{46A52D1B-0A1F-0CD2-F532-E1E1D6C12399}"/>
                              </a:ext>
                            </a:extLst>
                          </wps:cNvPr>
                          <wps:cNvSpPr txBox="1"/>
                          <wps:spPr>
                            <a:xfrm>
                              <a:off x="3611963" y="0"/>
                              <a:ext cx="1037824" cy="436245"/>
                            </a:xfrm>
                            <a:prstGeom prst="rect">
                              <a:avLst/>
                            </a:prstGeom>
                            <a:noFill/>
                          </wps:spPr>
                          <wps:txbx>
                            <w:txbxContent>
                              <w:p w14:paraId="39A92677" w14:textId="77777777" w:rsidR="00B26E19" w:rsidRPr="00194979" w:rsidRDefault="00B26E19" w:rsidP="00B26E19">
                                <w:pPr>
                                  <w:textAlignment w:val="baseline"/>
                                  <w:rPr>
                                    <w:rFonts w:ascii="Franklin Gothic Book" w:hAnsi="Franklin Gothic Book"/>
                                    <w:color w:val="000000"/>
                                    <w:kern w:val="24"/>
                                    <w:sz w:val="28"/>
                                    <w:szCs w:val="28"/>
                                  </w:rPr>
                                </w:pPr>
                                <w:proofErr w:type="spellStart"/>
                                <w:r w:rsidRPr="00194979">
                                  <w:rPr>
                                    <w:rFonts w:ascii="Franklin Gothic Book" w:hAnsi="Franklin Gothic Book"/>
                                    <w:color w:val="000000"/>
                                    <w:kern w:val="24"/>
                                    <w:sz w:val="28"/>
                                    <w:szCs w:val="28"/>
                                  </w:rPr>
                                  <w:t>gNB</w:t>
                                </w:r>
                                <w:proofErr w:type="spellEnd"/>
                                <w:r w:rsidRPr="00194979">
                                  <w:rPr>
                                    <w:rFonts w:ascii="Franklin Gothic Book" w:hAnsi="Franklin Gothic Book"/>
                                    <w:color w:val="000000"/>
                                    <w:kern w:val="24"/>
                                    <w:position w:val="-7"/>
                                    <w:sz w:val="28"/>
                                    <w:szCs w:val="28"/>
                                    <w:vertAlign w:val="subscript"/>
                                  </w:rPr>
                                  <w:t>GEO</w:t>
                                </w:r>
                              </w:p>
                            </w:txbxContent>
                          </wps:txbx>
                          <wps:bodyPr wrap="square" rtlCol="0">
                            <a:noAutofit/>
                          </wps:bodyPr>
                        </wps:wsp>
                        <wps:wsp>
                          <wps:cNvPr id="30196108" name="TextBox 239">
                            <a:extLst>
                              <a:ext uri="{FF2B5EF4-FFF2-40B4-BE49-F238E27FC236}">
                                <a16:creationId xmlns:a16="http://schemas.microsoft.com/office/drawing/2014/main" id="{10D5B0A5-75D5-6918-2881-722472C4D8BD}"/>
                              </a:ext>
                            </a:extLst>
                          </wps:cNvPr>
                          <wps:cNvSpPr txBox="1"/>
                          <wps:spPr>
                            <a:xfrm>
                              <a:off x="4733190" y="4426938"/>
                              <a:ext cx="902343" cy="436245"/>
                            </a:xfrm>
                            <a:prstGeom prst="rect">
                              <a:avLst/>
                            </a:prstGeom>
                            <a:noFill/>
                          </wps:spPr>
                          <wps:txbx>
                            <w:txbxContent>
                              <w:p w14:paraId="29357102" w14:textId="77777777" w:rsidR="00B26E19" w:rsidRDefault="00B26E19" w:rsidP="00B26E19">
                                <w:pPr>
                                  <w:textAlignment w:val="baseline"/>
                                  <w:rPr>
                                    <w:rFonts w:ascii="Franklin Gothic Book" w:hAnsi="Franklin Gothic Book"/>
                                    <w:color w:val="000000"/>
                                    <w:kern w:val="24"/>
                                  </w:rPr>
                                </w:pPr>
                                <w:r>
                                  <w:rPr>
                                    <w:rFonts w:ascii="Franklin Gothic Book" w:hAnsi="Franklin Gothic Book"/>
                                    <w:color w:val="000000"/>
                                    <w:kern w:val="24"/>
                                  </w:rPr>
                                  <w:t>Gateway</w:t>
                                </w:r>
                              </w:p>
                            </w:txbxContent>
                          </wps:txbx>
                          <wps:bodyPr wrap="square" rtlCol="0">
                            <a:noAutofit/>
                          </wps:bodyPr>
                        </wps:wsp>
                        <wps:wsp>
                          <wps:cNvPr id="864107563" name="TextBox 240">
                            <a:extLst>
                              <a:ext uri="{FF2B5EF4-FFF2-40B4-BE49-F238E27FC236}">
                                <a16:creationId xmlns:a16="http://schemas.microsoft.com/office/drawing/2014/main" id="{93F37F26-6A5B-A822-73F4-8919C7563CDA}"/>
                              </a:ext>
                            </a:extLst>
                          </wps:cNvPr>
                          <wps:cNvSpPr txBox="1"/>
                          <wps:spPr>
                            <a:xfrm>
                              <a:off x="5516513" y="3772466"/>
                              <a:ext cx="906315" cy="781049"/>
                            </a:xfrm>
                            <a:prstGeom prst="rect">
                              <a:avLst/>
                            </a:prstGeom>
                            <a:noFill/>
                          </wps:spPr>
                          <wps:txbx>
                            <w:txbxContent>
                              <w:p w14:paraId="023D2209" w14:textId="77777777" w:rsidR="00B26E19" w:rsidRDefault="00B26E19" w:rsidP="00B26E19">
                                <w:pPr>
                                  <w:jc w:val="center"/>
                                  <w:textAlignment w:val="baseline"/>
                                  <w:rPr>
                                    <w:rFonts w:ascii="Franklin Gothic Book" w:hAnsi="Franklin Gothic Book"/>
                                    <w:color w:val="000000"/>
                                    <w:kern w:val="24"/>
                                  </w:rPr>
                                </w:pPr>
                                <w:r>
                                  <w:rPr>
                                    <w:rFonts w:ascii="Franklin Gothic Book" w:hAnsi="Franklin Gothic Book"/>
                                    <w:color w:val="000000"/>
                                    <w:kern w:val="24"/>
                                  </w:rPr>
                                  <w:t>Data</w:t>
                                </w:r>
                              </w:p>
                              <w:p w14:paraId="7E4F719B" w14:textId="77777777" w:rsidR="00B26E19" w:rsidRDefault="00B26E19" w:rsidP="00B26E19">
                                <w:pPr>
                                  <w:jc w:val="center"/>
                                  <w:textAlignment w:val="baseline"/>
                                  <w:rPr>
                                    <w:rFonts w:ascii="Franklin Gothic Book" w:hAnsi="Franklin Gothic Book"/>
                                    <w:color w:val="000000"/>
                                    <w:kern w:val="24"/>
                                  </w:rPr>
                                </w:pPr>
                                <w:r>
                                  <w:rPr>
                                    <w:rFonts w:ascii="Franklin Gothic Book" w:hAnsi="Franklin Gothic Book"/>
                                    <w:color w:val="000000"/>
                                    <w:kern w:val="24"/>
                                  </w:rPr>
                                  <w:t>Network</w:t>
                                </w:r>
                              </w:p>
                            </w:txbxContent>
                          </wps:txbx>
                          <wps:bodyPr wrap="square" rtlCol="0">
                            <a:noAutofit/>
                          </wps:bodyPr>
                        </wps:wsp>
                        <wps:wsp>
                          <wps:cNvPr id="525737811" name="Straight Arrow Connector 525737811">
                            <a:extLst>
                              <a:ext uri="{FF2B5EF4-FFF2-40B4-BE49-F238E27FC236}">
                                <a16:creationId xmlns:a16="http://schemas.microsoft.com/office/drawing/2014/main" id="{AB4DD1CD-6BF2-A108-1462-12C9674FC526}"/>
                              </a:ext>
                            </a:extLst>
                          </wps:cNvPr>
                          <wps:cNvCnPr>
                            <a:cxnSpLocks/>
                          </wps:cNvCnPr>
                          <wps:spPr>
                            <a:xfrm flipH="1" flipV="1">
                              <a:off x="4104385" y="940575"/>
                              <a:ext cx="595779" cy="2634401"/>
                            </a:xfrm>
                            <a:prstGeom prst="straightConnector1">
                              <a:avLst/>
                            </a:prstGeom>
                            <a:noFill/>
                            <a:ln w="38100" cap="flat" cmpd="sng" algn="ctr">
                              <a:solidFill>
                                <a:srgbClr val="93A800">
                                  <a:lumMod val="75000"/>
                                </a:srgbClr>
                              </a:solidFill>
                              <a:prstDash val="dash"/>
                              <a:miter lim="800000"/>
                              <a:headEnd type="arrow" w="med" len="med"/>
                              <a:tailEnd type="arrow" w="med" len="med"/>
                            </a:ln>
                            <a:effectLst/>
                          </wps:spPr>
                          <wps:bodyPr/>
                        </wps:wsp>
                        <wps:wsp>
                          <wps:cNvPr id="1690421919" name="TextBox 245">
                            <a:extLst>
                              <a:ext uri="{FF2B5EF4-FFF2-40B4-BE49-F238E27FC236}">
                                <a16:creationId xmlns:a16="http://schemas.microsoft.com/office/drawing/2014/main" id="{117D29F8-EE02-63F9-DF2B-DB637E09E91B}"/>
                              </a:ext>
                            </a:extLst>
                          </wps:cNvPr>
                          <wps:cNvSpPr txBox="1"/>
                          <wps:spPr>
                            <a:xfrm>
                              <a:off x="4341028" y="1838668"/>
                              <a:ext cx="586019" cy="436245"/>
                            </a:xfrm>
                            <a:prstGeom prst="rect">
                              <a:avLst/>
                            </a:prstGeom>
                            <a:noFill/>
                          </wps:spPr>
                          <wps:txbx>
                            <w:txbxContent>
                              <w:p w14:paraId="48C64C4F" w14:textId="77777777" w:rsidR="00B26E19" w:rsidRDefault="00B26E19" w:rsidP="00B26E19">
                                <w:pPr>
                                  <w:rPr>
                                    <w:rFonts w:ascii="Franklin Gothic Book" w:hAnsi="Franklin Gothic Book"/>
                                    <w:color w:val="000000"/>
                                    <w:kern w:val="24"/>
                                  </w:rPr>
                                </w:pPr>
                                <w:r>
                                  <w:rPr>
                                    <w:rFonts w:ascii="Franklin Gothic Book" w:hAnsi="Franklin Gothic Book"/>
                                    <w:color w:val="000000"/>
                                    <w:kern w:val="24"/>
                                  </w:rPr>
                                  <w:t>ISL</w:t>
                                </w:r>
                              </w:p>
                            </w:txbxContent>
                          </wps:txbx>
                          <wps:bodyPr wrap="square" rtlCol="0">
                            <a:noAutofit/>
                          </wps:bodyPr>
                        </wps:wsp>
                        <wps:wsp>
                          <wps:cNvPr id="164109012" name="Straight Arrow Connector 164109012">
                            <a:extLst>
                              <a:ext uri="{FF2B5EF4-FFF2-40B4-BE49-F238E27FC236}">
                                <a16:creationId xmlns:a16="http://schemas.microsoft.com/office/drawing/2014/main" id="{D20D7A9B-7F11-9AC6-2D0B-0F650F4D3431}"/>
                              </a:ext>
                            </a:extLst>
                          </wps:cNvPr>
                          <wps:cNvCnPr>
                            <a:cxnSpLocks/>
                          </wps:cNvCnPr>
                          <wps:spPr>
                            <a:xfrm flipH="1">
                              <a:off x="1526218" y="2271857"/>
                              <a:ext cx="1936202" cy="440728"/>
                            </a:xfrm>
                            <a:prstGeom prst="straightConnector1">
                              <a:avLst/>
                            </a:prstGeom>
                            <a:noFill/>
                            <a:ln w="38100" cap="flat" cmpd="sng" algn="ctr">
                              <a:solidFill>
                                <a:srgbClr val="00B0F0"/>
                              </a:solidFill>
                              <a:prstDash val="solid"/>
                              <a:miter lim="800000"/>
                              <a:headEnd type="arrow" w="med" len="med"/>
                              <a:tailEnd type="arrow" w="med" len="med"/>
                            </a:ln>
                            <a:effectLst/>
                          </wps:spPr>
                          <wps:bodyPr/>
                        </wps:wsp>
                        <wps:wsp>
                          <wps:cNvPr id="1738403412" name="TextBox 6">
                            <a:extLst>
                              <a:ext uri="{FF2B5EF4-FFF2-40B4-BE49-F238E27FC236}">
                                <a16:creationId xmlns:a16="http://schemas.microsoft.com/office/drawing/2014/main" id="{A9AA3840-C8FB-AFE0-B608-BBFEB99BF8B6}"/>
                              </a:ext>
                            </a:extLst>
                          </wps:cNvPr>
                          <wps:cNvSpPr txBox="1"/>
                          <wps:spPr>
                            <a:xfrm rot="1928226">
                              <a:off x="2124997" y="3160297"/>
                              <a:ext cx="811351" cy="407036"/>
                            </a:xfrm>
                            <a:prstGeom prst="rect">
                              <a:avLst/>
                            </a:prstGeom>
                            <a:noFill/>
                          </wps:spPr>
                          <wps:txbx>
                            <w:txbxContent>
                              <w:p w14:paraId="7A6A4CFC" w14:textId="77777777" w:rsidR="00B26E19" w:rsidRDefault="00B26E19" w:rsidP="00B26E19">
                                <w:pPr>
                                  <w:textAlignment w:val="baseline"/>
                                  <w:rPr>
                                    <w:rFonts w:ascii="Franklin Gothic Book" w:hAnsi="Franklin Gothic Book"/>
                                    <w:color w:val="000000"/>
                                    <w:kern w:val="24"/>
                                  </w:rPr>
                                </w:pPr>
                                <w:r>
                                  <w:rPr>
                                    <w:rFonts w:ascii="Franklin Gothic Book" w:hAnsi="Franklin Gothic Book"/>
                                    <w:color w:val="000000"/>
                                    <w:kern w:val="24"/>
                                  </w:rPr>
                                  <w:t>5G NR</w:t>
                                </w:r>
                              </w:p>
                            </w:txbxContent>
                          </wps:txbx>
                          <wps:bodyPr wrap="square" rtlCol="0">
                            <a:noAutofit/>
                          </wps:bodyPr>
                        </wps:wsp>
                        <pic:pic xmlns:pic="http://schemas.openxmlformats.org/drawingml/2006/picture">
                          <pic:nvPicPr>
                            <pic:cNvPr id="1026731670" name="Graphic 7" descr="Cell Tower">
                              <a:extLst>
                                <a:ext uri="{FF2B5EF4-FFF2-40B4-BE49-F238E27FC236}">
                                  <a16:creationId xmlns:a16="http://schemas.microsoft.com/office/drawing/2014/main" id="{02EBCF25-9F0A-24F2-637A-C495A64869F0}"/>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882256" y="2470204"/>
                              <a:ext cx="595779" cy="819115"/>
                            </a:xfrm>
                            <a:prstGeom prst="rect">
                              <a:avLst/>
                            </a:prstGeom>
                          </pic:spPr>
                        </pic:pic>
                        <pic:pic xmlns:pic="http://schemas.openxmlformats.org/drawingml/2006/picture">
                          <pic:nvPicPr>
                            <pic:cNvPr id="2140337669" name="Graphic 12" descr="Smart Phone with solid fill">
                              <a:extLst>
                                <a:ext uri="{FF2B5EF4-FFF2-40B4-BE49-F238E27FC236}">
                                  <a16:creationId xmlns:a16="http://schemas.microsoft.com/office/drawing/2014/main" id="{D5C6901F-E985-D750-6A3F-2DEDD50E4504}"/>
                                </a:ext>
                              </a:extLst>
                            </pic:cNvPr>
                            <pic:cNvPicPr>
                              <a:picLocks noChangeAspect="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2752044"/>
                              <a:ext cx="387813" cy="481216"/>
                            </a:xfrm>
                            <a:prstGeom prst="rect">
                              <a:avLst/>
                            </a:prstGeom>
                          </pic:spPr>
                        </pic:pic>
                        <wpg:grpSp>
                          <wpg:cNvPr id="587977647" name="Group 587977647">
                            <a:extLst>
                              <a:ext uri="{FF2B5EF4-FFF2-40B4-BE49-F238E27FC236}">
                                <a16:creationId xmlns:a16="http://schemas.microsoft.com/office/drawing/2014/main" id="{48316E51-3749-596A-5657-958807AF9B4A}"/>
                              </a:ext>
                            </a:extLst>
                          </wpg:cNvPr>
                          <wpg:cNvGrpSpPr/>
                          <wpg:grpSpPr>
                            <a:xfrm>
                              <a:off x="3426744" y="247051"/>
                              <a:ext cx="952637" cy="660782"/>
                              <a:chOff x="3426744" y="247050"/>
                              <a:chExt cx="1143358" cy="646094"/>
                            </a:xfrm>
                          </wpg:grpSpPr>
                          <wps:wsp>
                            <wps:cNvPr id="1827491002" name="AutoShape 3">
                              <a:extLst>
                                <a:ext uri="{FF2B5EF4-FFF2-40B4-BE49-F238E27FC236}">
                                  <a16:creationId xmlns:a16="http://schemas.microsoft.com/office/drawing/2014/main" id="{3AA9CFCC-EA8D-361B-FD66-88C345FFC820}"/>
                                </a:ext>
                              </a:extLst>
                            </wps:cNvPr>
                            <wps:cNvSpPr>
                              <a:spLocks noChangeAspect="1" noChangeArrowheads="1" noTextEdit="1"/>
                            </wps:cNvSpPr>
                            <wps:spPr bwMode="auto">
                              <a:xfrm>
                                <a:off x="3426744" y="259307"/>
                                <a:ext cx="1134603" cy="6303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934376708" name="Freeform 5">
                              <a:extLst>
                                <a:ext uri="{FF2B5EF4-FFF2-40B4-BE49-F238E27FC236}">
                                  <a16:creationId xmlns:a16="http://schemas.microsoft.com/office/drawing/2014/main" id="{4442AE3E-5F21-6BAD-89CF-B8351DC7C19C}"/>
                                </a:ext>
                              </a:extLst>
                            </wps:cNvPr>
                            <wps:cNvSpPr>
                              <a:spLocks/>
                            </wps:cNvSpPr>
                            <wps:spPr bwMode="auto">
                              <a:xfrm>
                                <a:off x="3755919" y="451909"/>
                                <a:ext cx="483257" cy="236376"/>
                              </a:xfrm>
                              <a:custGeom>
                                <a:avLst/>
                                <a:gdLst>
                                  <a:gd name="T0" fmla="*/ 16 w 454"/>
                                  <a:gd name="T1" fmla="*/ 0 h 220"/>
                                  <a:gd name="T2" fmla="*/ 16 w 454"/>
                                  <a:gd name="T3" fmla="*/ 0 h 220"/>
                                  <a:gd name="T4" fmla="*/ 454 w 454"/>
                                  <a:gd name="T5" fmla="*/ 182 h 220"/>
                                  <a:gd name="T6" fmla="*/ 438 w 454"/>
                                  <a:gd name="T7" fmla="*/ 220 h 220"/>
                                  <a:gd name="T8" fmla="*/ 0 w 454"/>
                                  <a:gd name="T9" fmla="*/ 38 h 220"/>
                                  <a:gd name="T10" fmla="*/ 16 w 454"/>
                                  <a:gd name="T11" fmla="*/ 0 h 220"/>
                                </a:gdLst>
                                <a:ahLst/>
                                <a:cxnLst>
                                  <a:cxn ang="0">
                                    <a:pos x="T0" y="T1"/>
                                  </a:cxn>
                                  <a:cxn ang="0">
                                    <a:pos x="T2" y="T3"/>
                                  </a:cxn>
                                  <a:cxn ang="0">
                                    <a:pos x="T4" y="T5"/>
                                  </a:cxn>
                                  <a:cxn ang="0">
                                    <a:pos x="T6" y="T7"/>
                                  </a:cxn>
                                  <a:cxn ang="0">
                                    <a:pos x="T8" y="T9"/>
                                  </a:cxn>
                                  <a:cxn ang="0">
                                    <a:pos x="T10" y="T11"/>
                                  </a:cxn>
                                </a:cxnLst>
                                <a:rect l="0" t="0" r="r" b="b"/>
                                <a:pathLst>
                                  <a:path w="454" h="220">
                                    <a:moveTo>
                                      <a:pt x="16" y="0"/>
                                    </a:moveTo>
                                    <a:lnTo>
                                      <a:pt x="16" y="0"/>
                                    </a:lnTo>
                                    <a:lnTo>
                                      <a:pt x="454" y="182"/>
                                    </a:lnTo>
                                    <a:lnTo>
                                      <a:pt x="438" y="220"/>
                                    </a:lnTo>
                                    <a:lnTo>
                                      <a:pt x="0" y="38"/>
                                    </a:lnTo>
                                    <a:lnTo>
                                      <a:pt x="16" y="0"/>
                                    </a:ln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4192898" name="Freeform 6">
                              <a:extLst>
                                <a:ext uri="{FF2B5EF4-FFF2-40B4-BE49-F238E27FC236}">
                                  <a16:creationId xmlns:a16="http://schemas.microsoft.com/office/drawing/2014/main" id="{35E01A47-B452-AA8F-2679-072F372D93A1}"/>
                                </a:ext>
                              </a:extLst>
                            </wps:cNvPr>
                            <wps:cNvSpPr>
                              <a:spLocks/>
                            </wps:cNvSpPr>
                            <wps:spPr bwMode="auto">
                              <a:xfrm>
                                <a:off x="3817202" y="290823"/>
                                <a:ext cx="362443" cy="555046"/>
                              </a:xfrm>
                              <a:custGeom>
                                <a:avLst/>
                                <a:gdLst>
                                  <a:gd name="T0" fmla="*/ 268 w 339"/>
                                  <a:gd name="T1" fmla="*/ 21 h 515"/>
                                  <a:gd name="T2" fmla="*/ 268 w 339"/>
                                  <a:gd name="T3" fmla="*/ 21 h 515"/>
                                  <a:gd name="T4" fmla="*/ 144 w 339"/>
                                  <a:gd name="T5" fmla="*/ 72 h 515"/>
                                  <a:gd name="T6" fmla="*/ 20 w 339"/>
                                  <a:gd name="T7" fmla="*/ 371 h 515"/>
                                  <a:gd name="T8" fmla="*/ 71 w 339"/>
                                  <a:gd name="T9" fmla="*/ 495 h 515"/>
                                  <a:gd name="T10" fmla="*/ 194 w 339"/>
                                  <a:gd name="T11" fmla="*/ 444 h 515"/>
                                  <a:gd name="T12" fmla="*/ 319 w 339"/>
                                  <a:gd name="T13" fmla="*/ 144 h 515"/>
                                  <a:gd name="T14" fmla="*/ 268 w 339"/>
                                  <a:gd name="T15" fmla="*/ 21 h 51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9" h="515">
                                    <a:moveTo>
                                      <a:pt x="268" y="21"/>
                                    </a:moveTo>
                                    <a:lnTo>
                                      <a:pt x="268" y="21"/>
                                    </a:lnTo>
                                    <a:cubicBezTo>
                                      <a:pt x="220" y="0"/>
                                      <a:pt x="164" y="23"/>
                                      <a:pt x="144" y="72"/>
                                    </a:cubicBezTo>
                                    <a:lnTo>
                                      <a:pt x="20" y="371"/>
                                    </a:lnTo>
                                    <a:cubicBezTo>
                                      <a:pt x="0" y="420"/>
                                      <a:pt x="22" y="475"/>
                                      <a:pt x="71" y="495"/>
                                    </a:cubicBezTo>
                                    <a:cubicBezTo>
                                      <a:pt x="119" y="515"/>
                                      <a:pt x="174" y="492"/>
                                      <a:pt x="194" y="444"/>
                                    </a:cubicBezTo>
                                    <a:lnTo>
                                      <a:pt x="319" y="144"/>
                                    </a:lnTo>
                                    <a:cubicBezTo>
                                      <a:pt x="339" y="96"/>
                                      <a:pt x="316" y="41"/>
                                      <a:pt x="268" y="21"/>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139963272" name="Freeform 7">
                              <a:extLst>
                                <a:ext uri="{FF2B5EF4-FFF2-40B4-BE49-F238E27FC236}">
                                  <a16:creationId xmlns:a16="http://schemas.microsoft.com/office/drawing/2014/main" id="{A5F3A3BC-818B-F01B-97A3-DDAFF14E79B0}"/>
                                </a:ext>
                              </a:extLst>
                            </wps:cNvPr>
                            <wps:cNvSpPr>
                              <a:spLocks/>
                            </wps:cNvSpPr>
                            <wps:spPr bwMode="auto">
                              <a:xfrm>
                                <a:off x="3426744" y="247050"/>
                                <a:ext cx="479755" cy="365945"/>
                              </a:xfrm>
                              <a:custGeom>
                                <a:avLst/>
                                <a:gdLst>
                                  <a:gd name="T0" fmla="*/ 335 w 451"/>
                                  <a:gd name="T1" fmla="*/ 333 h 340"/>
                                  <a:gd name="T2" fmla="*/ 335 w 451"/>
                                  <a:gd name="T3" fmla="*/ 333 h 340"/>
                                  <a:gd name="T4" fmla="*/ 0 w 451"/>
                                  <a:gd name="T5" fmla="*/ 193 h 340"/>
                                  <a:gd name="T6" fmla="*/ 70 w 451"/>
                                  <a:gd name="T7" fmla="*/ 24 h 340"/>
                                  <a:gd name="T8" fmla="*/ 115 w 451"/>
                                  <a:gd name="T9" fmla="*/ 7 h 340"/>
                                  <a:gd name="T10" fmla="*/ 451 w 451"/>
                                  <a:gd name="T11" fmla="*/ 145 h 340"/>
                                  <a:gd name="T12" fmla="*/ 380 w 451"/>
                                  <a:gd name="T13" fmla="*/ 315 h 340"/>
                                  <a:gd name="T14" fmla="*/ 335 w 451"/>
                                  <a:gd name="T15" fmla="*/ 333 h 3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0">
                                    <a:moveTo>
                                      <a:pt x="335" y="333"/>
                                    </a:moveTo>
                                    <a:lnTo>
                                      <a:pt x="335" y="333"/>
                                    </a:lnTo>
                                    <a:lnTo>
                                      <a:pt x="0" y="193"/>
                                    </a:lnTo>
                                    <a:lnTo>
                                      <a:pt x="70" y="24"/>
                                    </a:lnTo>
                                    <a:cubicBezTo>
                                      <a:pt x="77" y="8"/>
                                      <a:pt x="97" y="0"/>
                                      <a:pt x="115" y="7"/>
                                    </a:cubicBezTo>
                                    <a:lnTo>
                                      <a:pt x="451" y="145"/>
                                    </a:lnTo>
                                    <a:lnTo>
                                      <a:pt x="380" y="315"/>
                                    </a:lnTo>
                                    <a:cubicBezTo>
                                      <a:pt x="373" y="332"/>
                                      <a:pt x="353" y="340"/>
                                      <a:pt x="335" y="333"/>
                                    </a:cubicBezTo>
                                    <a:close/>
                                  </a:path>
                                </a:pathLst>
                              </a:custGeom>
                              <a:solidFill>
                                <a:srgbClr val="080909"/>
                              </a:solidFill>
                              <a:ln w="3175">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489927384" name="Freeform 8">
                              <a:extLst>
                                <a:ext uri="{FF2B5EF4-FFF2-40B4-BE49-F238E27FC236}">
                                  <a16:creationId xmlns:a16="http://schemas.microsoft.com/office/drawing/2014/main" id="{F6D7602A-81A1-272E-71DA-66F9EA8EDDDB}"/>
                                </a:ext>
                              </a:extLst>
                            </wps:cNvPr>
                            <wps:cNvSpPr>
                              <a:spLocks/>
                            </wps:cNvSpPr>
                            <wps:spPr bwMode="auto">
                              <a:xfrm>
                                <a:off x="3474019" y="289072"/>
                                <a:ext cx="388707" cy="283651"/>
                              </a:xfrm>
                              <a:custGeom>
                                <a:avLst/>
                                <a:gdLst>
                                  <a:gd name="T0" fmla="*/ 297 w 364"/>
                                  <a:gd name="T1" fmla="*/ 261 h 263"/>
                                  <a:gd name="T2" fmla="*/ 297 w 364"/>
                                  <a:gd name="T3" fmla="*/ 261 h 263"/>
                                  <a:gd name="T4" fmla="*/ 0 w 364"/>
                                  <a:gd name="T5" fmla="*/ 137 h 263"/>
                                  <a:gd name="T6" fmla="*/ 54 w 364"/>
                                  <a:gd name="T7" fmla="*/ 7 h 263"/>
                                  <a:gd name="T8" fmla="*/ 67 w 364"/>
                                  <a:gd name="T9" fmla="*/ 2 h 263"/>
                                  <a:gd name="T10" fmla="*/ 364 w 364"/>
                                  <a:gd name="T11" fmla="*/ 125 h 263"/>
                                  <a:gd name="T12" fmla="*/ 310 w 364"/>
                                  <a:gd name="T13" fmla="*/ 255 h 263"/>
                                  <a:gd name="T14" fmla="*/ 297 w 364"/>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4" h="263">
                                    <a:moveTo>
                                      <a:pt x="297" y="261"/>
                                    </a:moveTo>
                                    <a:lnTo>
                                      <a:pt x="297" y="261"/>
                                    </a:lnTo>
                                    <a:lnTo>
                                      <a:pt x="0" y="137"/>
                                    </a:lnTo>
                                    <a:lnTo>
                                      <a:pt x="54" y="7"/>
                                    </a:lnTo>
                                    <a:cubicBezTo>
                                      <a:pt x="56" y="2"/>
                                      <a:pt x="62" y="0"/>
                                      <a:pt x="67" y="2"/>
                                    </a:cubicBezTo>
                                    <a:lnTo>
                                      <a:pt x="364" y="125"/>
                                    </a:lnTo>
                                    <a:lnTo>
                                      <a:pt x="310" y="255"/>
                                    </a:lnTo>
                                    <a:cubicBezTo>
                                      <a:pt x="308" y="260"/>
                                      <a:pt x="302"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736370526" name="Freeform 9">
                              <a:extLst>
                                <a:ext uri="{FF2B5EF4-FFF2-40B4-BE49-F238E27FC236}">
                                  <a16:creationId xmlns:a16="http://schemas.microsoft.com/office/drawing/2014/main" id="{A5D43A68-BFD7-5B16-174D-13C33F94792B}"/>
                                </a:ext>
                              </a:extLst>
                            </wps:cNvPr>
                            <wps:cNvSpPr>
                              <a:spLocks/>
                            </wps:cNvSpPr>
                            <wps:spPr bwMode="auto">
                              <a:xfrm>
                                <a:off x="4088596" y="523697"/>
                                <a:ext cx="481506" cy="369447"/>
                              </a:xfrm>
                              <a:custGeom>
                                <a:avLst/>
                                <a:gdLst>
                                  <a:gd name="T0" fmla="*/ 336 w 451"/>
                                  <a:gd name="T1" fmla="*/ 335 h 342"/>
                                  <a:gd name="T2" fmla="*/ 336 w 451"/>
                                  <a:gd name="T3" fmla="*/ 335 h 342"/>
                                  <a:gd name="T4" fmla="*/ 0 w 451"/>
                                  <a:gd name="T5" fmla="*/ 195 h 342"/>
                                  <a:gd name="T6" fmla="*/ 70 w 451"/>
                                  <a:gd name="T7" fmla="*/ 26 h 342"/>
                                  <a:gd name="T8" fmla="*/ 115 w 451"/>
                                  <a:gd name="T9" fmla="*/ 8 h 342"/>
                                  <a:gd name="T10" fmla="*/ 451 w 451"/>
                                  <a:gd name="T11" fmla="*/ 147 h 342"/>
                                  <a:gd name="T12" fmla="*/ 381 w 451"/>
                                  <a:gd name="T13" fmla="*/ 316 h 342"/>
                                  <a:gd name="T14" fmla="*/ 336 w 451"/>
                                  <a:gd name="T15" fmla="*/ 335 h 34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51" h="342">
                                    <a:moveTo>
                                      <a:pt x="336" y="335"/>
                                    </a:moveTo>
                                    <a:lnTo>
                                      <a:pt x="336" y="335"/>
                                    </a:lnTo>
                                    <a:lnTo>
                                      <a:pt x="0" y="195"/>
                                    </a:lnTo>
                                    <a:lnTo>
                                      <a:pt x="70" y="26"/>
                                    </a:lnTo>
                                    <a:cubicBezTo>
                                      <a:pt x="78" y="9"/>
                                      <a:pt x="98" y="0"/>
                                      <a:pt x="115" y="8"/>
                                    </a:cubicBezTo>
                                    <a:lnTo>
                                      <a:pt x="451" y="147"/>
                                    </a:lnTo>
                                    <a:lnTo>
                                      <a:pt x="381" y="316"/>
                                    </a:lnTo>
                                    <a:cubicBezTo>
                                      <a:pt x="373" y="334"/>
                                      <a:pt x="353" y="342"/>
                                      <a:pt x="336" y="335"/>
                                    </a:cubicBezTo>
                                    <a:close/>
                                  </a:path>
                                </a:pathLst>
                              </a:custGeom>
                              <a:solidFill>
                                <a:srgbClr val="080909"/>
                              </a:solidFill>
                              <a:ln w="6350">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0588199" name="Freeform 10">
                              <a:extLst>
                                <a:ext uri="{FF2B5EF4-FFF2-40B4-BE49-F238E27FC236}">
                                  <a16:creationId xmlns:a16="http://schemas.microsoft.com/office/drawing/2014/main" id="{601EE325-F622-BA7C-16BA-879592A9F031}"/>
                                </a:ext>
                              </a:extLst>
                            </wps:cNvPr>
                            <wps:cNvSpPr>
                              <a:spLocks/>
                            </wps:cNvSpPr>
                            <wps:spPr bwMode="auto">
                              <a:xfrm>
                                <a:off x="4135871" y="567471"/>
                                <a:ext cx="388707" cy="283651"/>
                              </a:xfrm>
                              <a:custGeom>
                                <a:avLst/>
                                <a:gdLst>
                                  <a:gd name="T0" fmla="*/ 297 w 365"/>
                                  <a:gd name="T1" fmla="*/ 261 h 263"/>
                                  <a:gd name="T2" fmla="*/ 297 w 365"/>
                                  <a:gd name="T3" fmla="*/ 261 h 263"/>
                                  <a:gd name="T4" fmla="*/ 0 w 365"/>
                                  <a:gd name="T5" fmla="*/ 137 h 263"/>
                                  <a:gd name="T6" fmla="*/ 54 w 365"/>
                                  <a:gd name="T7" fmla="*/ 7 h 263"/>
                                  <a:gd name="T8" fmla="*/ 68 w 365"/>
                                  <a:gd name="T9" fmla="*/ 2 h 263"/>
                                  <a:gd name="T10" fmla="*/ 365 w 365"/>
                                  <a:gd name="T11" fmla="*/ 125 h 263"/>
                                  <a:gd name="T12" fmla="*/ 311 w 365"/>
                                  <a:gd name="T13" fmla="*/ 255 h 263"/>
                                  <a:gd name="T14" fmla="*/ 297 w 365"/>
                                  <a:gd name="T15" fmla="*/ 261 h 26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65" h="263">
                                    <a:moveTo>
                                      <a:pt x="297" y="261"/>
                                    </a:moveTo>
                                    <a:lnTo>
                                      <a:pt x="297" y="261"/>
                                    </a:lnTo>
                                    <a:lnTo>
                                      <a:pt x="0" y="137"/>
                                    </a:lnTo>
                                    <a:lnTo>
                                      <a:pt x="54" y="7"/>
                                    </a:lnTo>
                                    <a:cubicBezTo>
                                      <a:pt x="56" y="2"/>
                                      <a:pt x="63" y="0"/>
                                      <a:pt x="68" y="2"/>
                                    </a:cubicBezTo>
                                    <a:lnTo>
                                      <a:pt x="365" y="125"/>
                                    </a:lnTo>
                                    <a:lnTo>
                                      <a:pt x="311" y="255"/>
                                    </a:lnTo>
                                    <a:cubicBezTo>
                                      <a:pt x="309" y="260"/>
                                      <a:pt x="303" y="263"/>
                                      <a:pt x="297" y="261"/>
                                    </a:cubicBezTo>
                                    <a:close/>
                                  </a:path>
                                </a:pathLst>
                              </a:custGeom>
                              <a:solidFill>
                                <a:srgbClr val="FEFEFE"/>
                              </a:solidFill>
                              <a:ln w="0">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pic:pic xmlns:pic="http://schemas.openxmlformats.org/drawingml/2006/picture">
                          <pic:nvPicPr>
                            <pic:cNvPr id="1955409815" name="Graphic 31" descr="Cell Tower">
                              <a:extLst>
                                <a:ext uri="{FF2B5EF4-FFF2-40B4-BE49-F238E27FC236}">
                                  <a16:creationId xmlns:a16="http://schemas.microsoft.com/office/drawing/2014/main" id="{961C1AA0-EE53-1E62-C522-F8570C3887C6}"/>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2959850" y="3554380"/>
                              <a:ext cx="622204" cy="855446"/>
                            </a:xfrm>
                            <a:prstGeom prst="rect">
                              <a:avLst/>
                            </a:prstGeom>
                          </pic:spPr>
                        </pic:pic>
                        <wps:wsp>
                          <wps:cNvPr id="1558119673" name="Straight Connector 1558119673">
                            <a:extLst>
                              <a:ext uri="{FF2B5EF4-FFF2-40B4-BE49-F238E27FC236}">
                                <a16:creationId xmlns:a16="http://schemas.microsoft.com/office/drawing/2014/main" id="{D1E25746-D65A-5E9E-DF92-B612969C2ECF}"/>
                              </a:ext>
                            </a:extLst>
                          </wps:cNvPr>
                          <wps:cNvCnPr>
                            <a:cxnSpLocks/>
                          </wps:cNvCnPr>
                          <wps:spPr>
                            <a:xfrm>
                              <a:off x="3445679" y="4328387"/>
                              <a:ext cx="1261008" cy="36543"/>
                            </a:xfrm>
                            <a:prstGeom prst="line">
                              <a:avLst/>
                            </a:prstGeom>
                            <a:ln w="31750" cap="rnd">
                              <a:solidFill>
                                <a:schemeClr val="tx1"/>
                              </a:solidFill>
                              <a:prstDash val="solid"/>
                              <a:roun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434031261" name="Picture 434031261">
                              <a:extLst>
                                <a:ext uri="{FF2B5EF4-FFF2-40B4-BE49-F238E27FC236}">
                                  <a16:creationId xmlns:a16="http://schemas.microsoft.com/office/drawing/2014/main" id="{FC1D15C9-D324-DB9F-5E41-85308DC2FC4D}"/>
                                </a:ext>
                              </a:extLst>
                            </pic:cNvPr>
                            <pic:cNvPicPr>
                              <a:picLocks noChangeAspect="1"/>
                            </pic:cNvPicPr>
                          </pic:nvPicPr>
                          <pic:blipFill>
                            <a:blip r:embed="rId15"/>
                            <a:stretch>
                              <a:fillRect/>
                            </a:stretch>
                          </pic:blipFill>
                          <pic:spPr>
                            <a:xfrm>
                              <a:off x="4145484" y="4103233"/>
                              <a:ext cx="404272" cy="450309"/>
                            </a:xfrm>
                            <a:prstGeom prst="rect">
                              <a:avLst/>
                            </a:prstGeom>
                          </pic:spPr>
                        </pic:pic>
                        <pic:pic xmlns:pic="http://schemas.openxmlformats.org/drawingml/2006/picture">
                          <pic:nvPicPr>
                            <pic:cNvPr id="1838264996" name="Graphic 42" descr="Smart Phone with solid fill">
                              <a:extLst>
                                <a:ext uri="{FF2B5EF4-FFF2-40B4-BE49-F238E27FC236}">
                                  <a16:creationId xmlns:a16="http://schemas.microsoft.com/office/drawing/2014/main" id="{3E57B79B-C657-3B30-37DE-01E0C9CE96A2}"/>
                                </a:ext>
                              </a:extLst>
                            </pic:cNvPr>
                            <pic:cNvPicPr>
                              <a:picLocks noChangeAspect="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349314" y="3334368"/>
                              <a:ext cx="387813" cy="481216"/>
                            </a:xfrm>
                            <a:prstGeom prst="rect">
                              <a:avLst/>
                            </a:prstGeom>
                          </pic:spPr>
                        </pic:pic>
                        <wps:wsp>
                          <wps:cNvPr id="368681931" name="Straight Arrow Connector 368681931">
                            <a:extLst>
                              <a:ext uri="{FF2B5EF4-FFF2-40B4-BE49-F238E27FC236}">
                                <a16:creationId xmlns:a16="http://schemas.microsoft.com/office/drawing/2014/main" id="{0D3AEC4B-7D10-6B6B-88C7-7C3F768084EB}"/>
                              </a:ext>
                            </a:extLst>
                          </wps:cNvPr>
                          <wps:cNvCnPr>
                            <a:cxnSpLocks/>
                          </wps:cNvCnPr>
                          <wps:spPr>
                            <a:xfrm flipH="1">
                              <a:off x="1433656" y="718908"/>
                              <a:ext cx="2247553" cy="2033136"/>
                            </a:xfrm>
                            <a:prstGeom prst="straightConnector1">
                              <a:avLst/>
                            </a:prstGeom>
                            <a:noFill/>
                            <a:ln w="38100" cap="flat" cmpd="sng" algn="ctr">
                              <a:solidFill>
                                <a:srgbClr val="00B0F0"/>
                              </a:solidFill>
                              <a:prstDash val="solid"/>
                              <a:miter lim="800000"/>
                              <a:headEnd type="arrow" w="med" len="med"/>
                              <a:tailEnd type="arrow" w="med" len="med"/>
                            </a:ln>
                            <a:effectLst/>
                          </wps:spPr>
                          <wps:bodyPr/>
                        </wps:wsp>
                        <wps:wsp>
                          <wps:cNvPr id="1849900466" name="TextBox 47">
                            <a:extLst>
                              <a:ext uri="{FF2B5EF4-FFF2-40B4-BE49-F238E27FC236}">
                                <a16:creationId xmlns:a16="http://schemas.microsoft.com/office/drawing/2014/main" id="{7F5A1627-643E-40ED-EF53-C37CAA8D34E8}"/>
                              </a:ext>
                            </a:extLst>
                          </wps:cNvPr>
                          <wps:cNvSpPr txBox="1"/>
                          <wps:spPr>
                            <a:xfrm>
                              <a:off x="5149087" y="1402399"/>
                              <a:ext cx="1145291" cy="436245"/>
                            </a:xfrm>
                            <a:prstGeom prst="rect">
                              <a:avLst/>
                            </a:prstGeom>
                            <a:noFill/>
                          </wps:spPr>
                          <wps:txbx>
                            <w:txbxContent>
                              <w:p w14:paraId="5B185B07" w14:textId="77777777" w:rsidR="00B26E19" w:rsidRDefault="00B26E19" w:rsidP="00B26E19">
                                <w:pPr>
                                  <w:rPr>
                                    <w:rFonts w:ascii="Franklin Gothic Book" w:hAnsi="Franklin Gothic Book"/>
                                    <w:color w:val="000000"/>
                                    <w:kern w:val="24"/>
                                    <w:sz w:val="24"/>
                                    <w:szCs w:val="24"/>
                                  </w:rPr>
                                </w:pPr>
                                <w:r>
                                  <w:rPr>
                                    <w:rFonts w:ascii="Franklin Gothic Book" w:hAnsi="Franklin Gothic Book"/>
                                    <w:color w:val="000000"/>
                                    <w:kern w:val="24"/>
                                  </w:rPr>
                                  <w:t>NGSO</w:t>
                                </w:r>
                              </w:p>
                            </w:txbxContent>
                          </wps:txbx>
                          <wps:bodyPr wrap="square" rtlCol="0">
                            <a:noAutofit/>
                          </wps:bodyPr>
                        </wps:wsp>
                        <wps:wsp>
                          <wps:cNvPr id="1124184507" name="TextBox 238">
                            <a:extLst>
                              <a:ext uri="{FF2B5EF4-FFF2-40B4-BE49-F238E27FC236}">
                                <a16:creationId xmlns:a16="http://schemas.microsoft.com/office/drawing/2014/main" id="{D5B98551-EF7F-870F-C314-50385F39BD59}"/>
                              </a:ext>
                            </a:extLst>
                          </wps:cNvPr>
                          <wps:cNvSpPr txBox="1"/>
                          <wps:spPr>
                            <a:xfrm>
                              <a:off x="2976092" y="4366746"/>
                              <a:ext cx="873394" cy="399702"/>
                            </a:xfrm>
                            <a:prstGeom prst="rect">
                              <a:avLst/>
                            </a:prstGeom>
                            <a:noFill/>
                          </wps:spPr>
                          <wps:txbx>
                            <w:txbxContent>
                              <w:p w14:paraId="50690292" w14:textId="77777777" w:rsidR="00B26E19" w:rsidRPr="00194979" w:rsidRDefault="00B26E19" w:rsidP="00B26E19">
                                <w:pPr>
                                  <w:textAlignment w:val="baseline"/>
                                  <w:rPr>
                                    <w:rFonts w:ascii="Franklin Gothic Book" w:hAnsi="Franklin Gothic Book"/>
                                    <w:color w:val="000000"/>
                                    <w:kern w:val="24"/>
                                    <w:sz w:val="28"/>
                                    <w:szCs w:val="28"/>
                                  </w:rPr>
                                </w:pPr>
                                <w:proofErr w:type="spellStart"/>
                                <w:r w:rsidRPr="00194979">
                                  <w:rPr>
                                    <w:rFonts w:ascii="Franklin Gothic Book" w:hAnsi="Franklin Gothic Book"/>
                                    <w:color w:val="000000"/>
                                    <w:kern w:val="24"/>
                                    <w:sz w:val="28"/>
                                    <w:szCs w:val="28"/>
                                  </w:rPr>
                                  <w:t>gNB</w:t>
                                </w:r>
                                <w:proofErr w:type="spellEnd"/>
                              </w:p>
                            </w:txbxContent>
                          </wps:txbx>
                          <wps:bodyPr wrap="square" rtlCol="0">
                            <a:noAutofit/>
                          </wps:bodyPr>
                        </wps:wsp>
                        <wps:wsp>
                          <wps:cNvPr id="982536711" name="TextBox 238">
                            <a:extLst>
                              <a:ext uri="{FF2B5EF4-FFF2-40B4-BE49-F238E27FC236}">
                                <a16:creationId xmlns:a16="http://schemas.microsoft.com/office/drawing/2014/main" id="{E8F604C4-ED96-BD54-ACE9-A3C88DF30837}"/>
                              </a:ext>
                            </a:extLst>
                          </wps:cNvPr>
                          <wps:cNvSpPr txBox="1"/>
                          <wps:spPr>
                            <a:xfrm>
                              <a:off x="3381029" y="1566655"/>
                              <a:ext cx="1037824" cy="436245"/>
                            </a:xfrm>
                            <a:prstGeom prst="rect">
                              <a:avLst/>
                            </a:prstGeom>
                            <a:noFill/>
                          </wps:spPr>
                          <wps:txbx>
                            <w:txbxContent>
                              <w:p w14:paraId="67946B83" w14:textId="77777777" w:rsidR="00B26E19" w:rsidRPr="00194979" w:rsidRDefault="00B26E19" w:rsidP="00B26E19">
                                <w:pPr>
                                  <w:textAlignment w:val="baseline"/>
                                  <w:rPr>
                                    <w:rFonts w:ascii="Franklin Gothic Book" w:hAnsi="Franklin Gothic Book"/>
                                    <w:color w:val="000000"/>
                                    <w:kern w:val="24"/>
                                    <w:sz w:val="28"/>
                                    <w:szCs w:val="28"/>
                                  </w:rPr>
                                </w:pPr>
                                <w:proofErr w:type="spellStart"/>
                                <w:r w:rsidRPr="00194979">
                                  <w:rPr>
                                    <w:rFonts w:ascii="Franklin Gothic Book" w:hAnsi="Franklin Gothic Book"/>
                                    <w:color w:val="000000"/>
                                    <w:kern w:val="24"/>
                                    <w:sz w:val="28"/>
                                    <w:szCs w:val="28"/>
                                  </w:rPr>
                                  <w:t>gNB</w:t>
                                </w:r>
                                <w:proofErr w:type="spellEnd"/>
                                <w:r w:rsidRPr="00194979">
                                  <w:rPr>
                                    <w:rFonts w:ascii="Franklin Gothic Book" w:hAnsi="Franklin Gothic Book"/>
                                    <w:color w:val="000000"/>
                                    <w:kern w:val="24"/>
                                    <w:position w:val="-7"/>
                                    <w:sz w:val="28"/>
                                    <w:szCs w:val="28"/>
                                    <w:vertAlign w:val="subscript"/>
                                  </w:rPr>
                                  <w:t>LEO</w:t>
                                </w:r>
                              </w:p>
                            </w:txbxContent>
                          </wps:txbx>
                          <wps:bodyPr wrap="square" rtlCol="0">
                            <a:noAutofit/>
                          </wps:bodyPr>
                        </wps:wsp>
                        <wps:wsp>
                          <wps:cNvPr id="1549680552" name="Straight Arrow Connector 1549680552">
                            <a:extLst>
                              <a:ext uri="{FF2B5EF4-FFF2-40B4-BE49-F238E27FC236}">
                                <a16:creationId xmlns:a16="http://schemas.microsoft.com/office/drawing/2014/main" id="{AC46FB9C-4606-BFBF-D676-CE9227B122B3}"/>
                              </a:ext>
                            </a:extLst>
                          </wps:cNvPr>
                          <wps:cNvCnPr>
                            <a:cxnSpLocks/>
                          </wps:cNvCnPr>
                          <wps:spPr>
                            <a:xfrm flipH="1" flipV="1">
                              <a:off x="1478035" y="2752044"/>
                              <a:ext cx="1599956" cy="1019155"/>
                            </a:xfrm>
                            <a:prstGeom prst="straightConnector1">
                              <a:avLst/>
                            </a:prstGeom>
                            <a:noFill/>
                            <a:ln w="38100" cap="flat" cmpd="sng" algn="ctr">
                              <a:solidFill>
                                <a:srgbClr val="00B0F0"/>
                              </a:solidFill>
                              <a:prstDash val="solid"/>
                              <a:miter lim="800000"/>
                              <a:headEnd type="arrow" w="med" len="med"/>
                              <a:tailEnd type="arrow" w="med" len="med"/>
                            </a:ln>
                            <a:effectLst/>
                          </wps:spPr>
                          <wps:bodyPr/>
                        </wps:wsp>
                        <wps:wsp>
                          <wps:cNvPr id="331165045" name="TextBox 6">
                            <a:extLst>
                              <a:ext uri="{FF2B5EF4-FFF2-40B4-BE49-F238E27FC236}">
                                <a16:creationId xmlns:a16="http://schemas.microsoft.com/office/drawing/2014/main" id="{93C9115F-8CC9-A025-0F0E-40C8E1A539D5}"/>
                              </a:ext>
                            </a:extLst>
                          </wps:cNvPr>
                          <wps:cNvSpPr txBox="1"/>
                          <wps:spPr>
                            <a:xfrm rot="19010884">
                              <a:off x="2342016" y="1340329"/>
                              <a:ext cx="714712" cy="407036"/>
                            </a:xfrm>
                            <a:prstGeom prst="rect">
                              <a:avLst/>
                            </a:prstGeom>
                            <a:noFill/>
                          </wps:spPr>
                          <wps:txbx>
                            <w:txbxContent>
                              <w:p w14:paraId="43ED5D93" w14:textId="77777777" w:rsidR="00B26E19" w:rsidRDefault="00B26E19" w:rsidP="00B26E19">
                                <w:pPr>
                                  <w:textAlignment w:val="baseline"/>
                                  <w:rPr>
                                    <w:rFonts w:ascii="Franklin Gothic Book" w:hAnsi="Franklin Gothic Book"/>
                                    <w:color w:val="000000"/>
                                    <w:kern w:val="24"/>
                                  </w:rPr>
                                </w:pPr>
                                <w:r>
                                  <w:rPr>
                                    <w:rFonts w:ascii="Franklin Gothic Book" w:hAnsi="Franklin Gothic Book"/>
                                    <w:color w:val="000000"/>
                                    <w:kern w:val="24"/>
                                  </w:rPr>
                                  <w:t>5G NR</w:t>
                                </w:r>
                              </w:p>
                            </w:txbxContent>
                          </wps:txbx>
                          <wps:bodyPr wrap="square" rtlCol="0">
                            <a:noAutofit/>
                          </wps:bodyPr>
                        </wps:wsp>
                        <wps:wsp>
                          <wps:cNvPr id="1753913226" name="TextBox 6">
                            <a:extLst>
                              <a:ext uri="{FF2B5EF4-FFF2-40B4-BE49-F238E27FC236}">
                                <a16:creationId xmlns:a16="http://schemas.microsoft.com/office/drawing/2014/main" id="{925FAD34-C91A-7617-16D3-01EAB4F2A8B5}"/>
                              </a:ext>
                            </a:extLst>
                          </wps:cNvPr>
                          <wps:cNvSpPr txBox="1"/>
                          <wps:spPr>
                            <a:xfrm rot="20782867">
                              <a:off x="2392940" y="2169202"/>
                              <a:ext cx="933144" cy="407036"/>
                            </a:xfrm>
                            <a:prstGeom prst="rect">
                              <a:avLst/>
                            </a:prstGeom>
                            <a:noFill/>
                          </wps:spPr>
                          <wps:txbx>
                            <w:txbxContent>
                              <w:p w14:paraId="042BBA34" w14:textId="77777777" w:rsidR="00B26E19" w:rsidRDefault="00B26E19" w:rsidP="00B26E19">
                                <w:pPr>
                                  <w:textAlignment w:val="baseline"/>
                                  <w:rPr>
                                    <w:rFonts w:ascii="Franklin Gothic Book" w:hAnsi="Franklin Gothic Book"/>
                                    <w:color w:val="000000"/>
                                    <w:kern w:val="24"/>
                                  </w:rPr>
                                </w:pPr>
                                <w:r>
                                  <w:rPr>
                                    <w:rFonts w:ascii="Franklin Gothic Book" w:hAnsi="Franklin Gothic Book"/>
                                    <w:color w:val="000000"/>
                                    <w:kern w:val="24"/>
                                  </w:rPr>
                                  <w:t>5G NR</w:t>
                                </w:r>
                              </w:p>
                            </w:txbxContent>
                          </wps:txbx>
                          <wps:bodyPr wrap="square" rtlCol="0">
                            <a:noAutofit/>
                          </wps:bodyPr>
                        </wps:wsp>
                        <wps:wsp>
                          <wps:cNvPr id="197473725" name="Straight Arrow Connector 197473725">
                            <a:extLst>
                              <a:ext uri="{FF2B5EF4-FFF2-40B4-BE49-F238E27FC236}">
                                <a16:creationId xmlns:a16="http://schemas.microsoft.com/office/drawing/2014/main" id="{988550A5-A33A-C801-8D99-DC9962E9BBE5}"/>
                              </a:ext>
                            </a:extLst>
                          </wps:cNvPr>
                          <wps:cNvCnPr>
                            <a:cxnSpLocks/>
                          </wps:cNvCnPr>
                          <wps:spPr>
                            <a:xfrm flipH="1">
                              <a:off x="349314" y="2650936"/>
                              <a:ext cx="635419" cy="228825"/>
                            </a:xfrm>
                            <a:prstGeom prst="straightConnector1">
                              <a:avLst/>
                            </a:prstGeom>
                            <a:noFill/>
                            <a:ln w="38100" cap="flat" cmpd="sng" algn="ctr">
                              <a:solidFill>
                                <a:srgbClr val="00B0F0"/>
                              </a:solidFill>
                              <a:prstDash val="solid"/>
                              <a:miter lim="800000"/>
                              <a:headEnd type="arrow" w="med" len="med"/>
                              <a:tailEnd type="arrow" w="med" len="med"/>
                            </a:ln>
                            <a:effectLst/>
                          </wps:spPr>
                          <wps:bodyPr/>
                        </wps:wsp>
                        <wps:wsp>
                          <wps:cNvPr id="220489275" name="Straight Arrow Connector 220489275">
                            <a:extLst>
                              <a:ext uri="{FF2B5EF4-FFF2-40B4-BE49-F238E27FC236}">
                                <a16:creationId xmlns:a16="http://schemas.microsoft.com/office/drawing/2014/main" id="{B31D75A8-7BBB-8E9E-D2C8-ED94537F5787}"/>
                              </a:ext>
                            </a:extLst>
                          </wps:cNvPr>
                          <wps:cNvCnPr>
                            <a:cxnSpLocks/>
                            <a:endCxn id="1838264996" idx="0"/>
                          </wps:cNvCnPr>
                          <wps:spPr>
                            <a:xfrm flipH="1">
                              <a:off x="543221" y="2752044"/>
                              <a:ext cx="481213" cy="582324"/>
                            </a:xfrm>
                            <a:prstGeom prst="straightConnector1">
                              <a:avLst/>
                            </a:prstGeom>
                            <a:noFill/>
                            <a:ln w="38100" cap="flat" cmpd="sng" algn="ctr">
                              <a:solidFill>
                                <a:srgbClr val="00B0F0"/>
                              </a:solidFill>
                              <a:prstDash val="solid"/>
                              <a:miter lim="800000"/>
                              <a:headEnd type="arrow" w="med" len="med"/>
                              <a:tailEnd type="arrow" w="med" len="med"/>
                            </a:ln>
                            <a:effectLst/>
                          </wps:spPr>
                          <wps:bodyPr/>
                        </wps:wsp>
                        <wps:wsp>
                          <wps:cNvPr id="1454366498" name="TextBox 6">
                            <a:extLst>
                              <a:ext uri="{FF2B5EF4-FFF2-40B4-BE49-F238E27FC236}">
                                <a16:creationId xmlns:a16="http://schemas.microsoft.com/office/drawing/2014/main" id="{AE197401-02C1-2C64-CB5E-36EEDE4D7B15}"/>
                              </a:ext>
                            </a:extLst>
                          </wps:cNvPr>
                          <wps:cNvSpPr txBox="1"/>
                          <wps:spPr>
                            <a:xfrm rot="19976643">
                              <a:off x="280864" y="2827033"/>
                              <a:ext cx="738867" cy="407036"/>
                            </a:xfrm>
                            <a:prstGeom prst="rect">
                              <a:avLst/>
                            </a:prstGeom>
                            <a:noFill/>
                          </wps:spPr>
                          <wps:txbx>
                            <w:txbxContent>
                              <w:p w14:paraId="1C9322A7" w14:textId="77777777" w:rsidR="00B26E19" w:rsidRDefault="00B26E19" w:rsidP="00B26E19">
                                <w:pPr>
                                  <w:textAlignment w:val="baseline"/>
                                  <w:rPr>
                                    <w:rFonts w:ascii="Franklin Gothic Book" w:hAnsi="Franklin Gothic Book"/>
                                    <w:color w:val="000000"/>
                                    <w:kern w:val="24"/>
                                  </w:rPr>
                                </w:pPr>
                                <w:r>
                                  <w:rPr>
                                    <w:rFonts w:ascii="Franklin Gothic Book" w:hAnsi="Franklin Gothic Book"/>
                                    <w:color w:val="000000"/>
                                    <w:kern w:val="24"/>
                                  </w:rPr>
                                  <w:t>5G NR</w:t>
                                </w:r>
                              </w:p>
                            </w:txbxContent>
                          </wps:txbx>
                          <wps:bodyPr wrap="square" rtlCol="0">
                            <a:noAutofit/>
                          </wps:bodyPr>
                        </wps:wsp>
                      </wpg:grpSp>
                      <wps:wsp>
                        <wps:cNvPr id="731398728" name="TextBox 238"/>
                        <wps:cNvSpPr txBox="1"/>
                        <wps:spPr>
                          <a:xfrm>
                            <a:off x="667909" y="2552368"/>
                            <a:ext cx="659534" cy="314968"/>
                          </a:xfrm>
                          <a:prstGeom prst="rect">
                            <a:avLst/>
                          </a:prstGeom>
                          <a:noFill/>
                        </wps:spPr>
                        <wps:txbx>
                          <w:txbxContent>
                            <w:p w14:paraId="53A51844" w14:textId="77777777" w:rsidR="00B26E19" w:rsidRPr="0081078A" w:rsidRDefault="00B26E19" w:rsidP="00B26E19">
                              <w:pPr>
                                <w:textAlignment w:val="baseline"/>
                                <w:rPr>
                                  <w:rFonts w:ascii="Franklin Gothic Book" w:hAnsi="Franklin Gothic Book"/>
                                  <w:b/>
                                  <w:bCs/>
                                  <w:color w:val="000000"/>
                                  <w:kern w:val="24"/>
                                  <w:sz w:val="24"/>
                                  <w:szCs w:val="24"/>
                                </w:rPr>
                              </w:pPr>
                              <w:r w:rsidRPr="00194979">
                                <w:rPr>
                                  <w:rFonts w:ascii="Franklin Gothic Book" w:hAnsi="Franklin Gothic Book"/>
                                  <w:b/>
                                  <w:bCs/>
                                  <w:color w:val="000000"/>
                                  <w:kern w:val="24"/>
                                  <w:sz w:val="24"/>
                                  <w:szCs w:val="24"/>
                                </w:rPr>
                                <w:t>MBSR</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540C6EE9" id="Group 1" o:spid="_x0000_s1027" style="position:absolute;margin-left:66.35pt;margin-top:-44.3pt;width:390.5pt;height:315pt;z-index:251662336;mso-width-relative:margin;mso-height-relative:margin" coordsize="48502,38322" o:gfxdata="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">
                <v:group id="Group 182" o:spid="_x0000_s1028" style="position:absolute;width:48502;height:38322" coordsize="64228,486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">
                  <v:shapetype id="_x0000_t32" coordsize="21600,21600" o:spt="32" o:oned="t" path="m,l21600,21600e" filled="f">
                    <v:path arrowok="t" fillok="f" o:connecttype="none"/>
                    <o:lock v:ext="edit" shapetype="t"/>
                  </v:shapetype>
                  <v:shape id="Straight Arrow Connector 878031463" o:spid="_x0000_s1029" type="#_x0000_t32" style="position:absolute;left:50843;top:41850;width:5064;height:0;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" strokecolor="#6e7e00" strokeweight="3pt">
                    <v:stroke joinstyle="miter"/>
                    <o:lock v:ext="edit" shapetype="f"/>
                  </v:shape>
                  <v:group id="Group 1671007616" o:spid="_x0000_s1030" style="position:absolute;left:46195;top:36743;width:6272;height:7533" coordorigin="46195,36743" coordsize="5648,5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">
                    <v:shape id="object 65" o:spid="_x0000_s1031" style="position:absolute;left:46996;top:39570;width:4848;height:2642;visibility:visible;mso-wrap-style:square;v-text-anchor:top" coordsize="488315,26606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" path="m488213,143421r-459384,l17611,145686r-9164,6177l2266,161026,,172250r,93218l459384,265468r11218,-2265l479766,257025r6180,-9163l488213,236639r,-93218xem335711,l284319,47770,245172,72183,202984,90264r-44612,11505l111950,106451,97866,143421r292493,l335711,xe" fillcolor="#010202" stroked="f">
                      <v:path arrowok="t"/>
                    </v:shape>
                    <v:shape id="object 66" o:spid="_x0000_s1032" style="position:absolute;left:46195;top:36743;width:4187;height:3707;visibility:visible;mso-wrap-style:square;v-text-anchor:top" coordsize="421640,37337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" path="m367147,l6603,254090,,264848r196,6324l33955,312181r36318,27314l110538,358873r42916,11231l197721,372981r44323,-5690l285125,352826r40541,-23450l360703,298311r27313,-36311l407395,221740r11235,-42912l421508,134564,415820,90244,401354,47167,377901,6630,373088,2182,367147,xe" fillcolor="#010202" stroked="f">
                      <v:path arrowok="t"/>
                    </v:shape>
                    <v:shape id="object 67" o:spid="_x0000_s1033" style="position:absolute;left:47219;top:37083;width:914;height:1028;visibility:visible;mso-wrap-style:square;v-text-anchor:top" coordsize="92075,1035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" path="m87244,77685r-40686,l65024,103301,91782,83985,87244,77685xem45300,l29623,603,15873,6953,5511,17998,,32689,599,48376,6950,62136,17991,72507r14673,5521l37452,78778r4623,-242l46558,77685r40686,l73317,58356r2248,-3962l77228,50063r775,-4737l77404,29653,71053,15900,60001,5528,45300,xe" fillcolor="#010202" stroked="f">
                      <v:path arrowok="t"/>
                    </v:shape>
                  </v:group>
                  <v:shape id="Straight Arrow Connector 1461654388" o:spid="_x0000_s1034" type="#_x0000_t32" style="position:absolute;left:40592;top:21035;width:9653;height:26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" strokecolor="#6e7e00" strokeweight="3pt">
                    <v:stroke startarrow="open" endarrow="open" joinstyle="miter"/>
                    <o:lock v:ext="edit" shapetype="f"/>
                  </v:shape>
                  <v:group id="Group 389320591" o:spid="_x0000_s1035" style="position:absolute;left:32757;top:18205;width:9526;height:6608" coordorigin="32757,18205" coordsize="11433,646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">
                    <v:rect id="AutoShape 3" o:spid="_x0000_s1036" style="position:absolute;left:32757;top:18328;width:11346;height:630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" filled="f" stroked="f">
                      <o:lock v:ext="edit" aspectratio="t" text="t"/>
                    </v:rect>
                    <v:shape id="Freeform 5" o:spid="_x0000_s1037" style="position:absolute;left:36049;top:20254;width:4832;height:2364;visibility:visible;mso-wrap-style:square;v-text-anchor:top" coordsize="454,2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" path="m16,r,l454,182r-16,38l,38,16,xe" fillcolor="#080909" strokeweight=".5pt">
                      <v:path arrowok="t" o:connecttype="custom" o:connectlocs="17031,0;17031,0;483257,195547;466226,236376;0,40829;17031,0" o:connectangles="0,0,0,0,0,0"/>
                    </v:shape>
                    <v:shape id="Freeform 6" o:spid="_x0000_s1038" style="position:absolute;left:36662;top:18643;width:3624;height:5551;visibility:visible;mso-wrap-style:square;v-text-anchor:top" coordsize="339,51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" path="m268,21r,c220,,164,23,144,72l20,371c,420,22,475,71,495v48,20,103,-3,123,-51l319,144c339,96,316,41,268,21xe" fillcolor="#080909" strokeweight=".5pt">
                      <v:path arrowok="t" o:connecttype="custom" o:connectlocs="286533,22633;286533,22633;153958,77599;21383,399849;75910,533491;207416,478525;341060,155197;286533,22633" o:connectangles="0,0,0,0,0,0,0,0"/>
                    </v:shape>
                    <v:shape id="Freeform 7" o:spid="_x0000_s1039" style="position:absolute;left:32757;top:18205;width:4798;height:3660;visibility:visible;mso-wrap-style:square;v-text-anchor:top" coordsize="451,3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" path="m335,333r,l,193,70,24c77,8,97,,115,7l451,145,380,315v-7,17,-27,25,-45,18xe" fillcolor="#080909" strokeweight=".25pt">
                      <v:path arrowok="t" o:connecttype="custom" o:connectlocs="356359,358411;356359,358411;0,207728;74463,25831;122332,7534;479755,156065;404228,339037;356359,358411" o:connectangles="0,0,0,0,0,0,0,0"/>
                    </v:shape>
                    <v:shape id="Freeform 8" o:spid="_x0000_s1040" style="position:absolute;left:33230;top:18626;width:3887;height:2836;visibility:visible;mso-wrap-style:square;v-text-anchor:top" coordsize="364,26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" path="m297,261r,l,137,54,7c56,2,62,,67,2l364,125,310,255v-2,5,-8,8,-13,6xe" fillcolor="#fefefe" strokeweight="0">
                      <v:path arrowok="t" o:connecttype="custom" o:connectlocs="317159,281494;317159,281494;0,147757;57665,7550;71548,2157;388707,134815;331042,275023;317159,281494" o:connectangles="0,0,0,0,0,0,0,0"/>
                    </v:shape>
                    <v:shape id="Freeform 9" o:spid="_x0000_s1041" style="position:absolute;left:39376;top:20972;width:4815;height:3694;visibility:visible;mso-wrap-style:square;v-text-anchor:top" coordsize="451,3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" path="m336,335r,l,195,70,26c78,9,98,,115,8l451,147,381,316v-8,18,-28,26,-45,19xe" fillcolor="#080909" strokeweight=".5pt">
                      <v:path arrowok="t" o:connecttype="custom" o:connectlocs="358727,361885;358727,361885;0,210650;74735,28087;122779,8642;481506,158797;406771,341360;358727,361885" o:connectangles="0,0,0,0,0,0,0,0"/>
                    </v:shape>
                    <v:shape id="Freeform 10" o:spid="_x0000_s1042" style="position:absolute;left:39848;top:21410;width:3887;height:2836;visibility:visible;mso-wrap-style:square;v-text-anchor:top" coordsize="365,26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" path="m297,261r,l,137,54,7c56,2,63,,68,2l365,125,311,255v-2,5,-8,8,-14,6xe" fillcolor="#fefefe" strokeweight="0">
                      <v:path arrowok="t" o:connecttype="custom" o:connectlocs="316290,281494;316290,281494;0,147757;57507,7550;72417,2157;388707,134815;331200,275023;316290,281494" o:connectangles="0,0,0,0,0,0,0,0"/>
                    </v:shape>
                  </v:group>
                  <v:group id="Group 1927128509" o:spid="_x0000_s1043" style="position:absolute;left:48262;top:17697;width:9453;height:6446" coordorigin="48262,17697" coordsize="11433,646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">
                    <v:rect id="AutoShape 3" o:spid="_x0000_s1044" style="position:absolute;left:48262;top:17819;width:11346;height:63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" filled="f" stroked="f">
                      <o:lock v:ext="edit" aspectratio="t" text="t"/>
                    </v:rect>
                    <v:shape id="Freeform 5" o:spid="_x0000_s1045" style="position:absolute;left:51554;top:19745;width:4832;height:2364;visibility:visible;mso-wrap-style:square;v-text-anchor:top" coordsize="454,2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" path="m16,r,l454,182r-16,38l,38,16,xe" fillcolor="#080909" strokeweight=".5pt">
                      <v:path arrowok="t" o:connecttype="custom" o:connectlocs="17031,0;17031,0;483257,195547;466226,236376;0,40829;17031,0" o:connectangles="0,0,0,0,0,0"/>
                    </v:shape>
                    <v:shape id="Freeform 6" o:spid="_x0000_s1046" style="position:absolute;left:52167;top:18135;width:3624;height:5550;visibility:visible;mso-wrap-style:square;v-text-anchor:top" coordsize="339,51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" path="m268,21r,c220,,164,23,144,72l20,371c,420,22,475,71,495v48,20,103,-3,123,-51l319,144c339,96,316,41,268,21xe" fillcolor="#080909" strokeweight=".5pt">
                      <v:path arrowok="t" o:connecttype="custom" o:connectlocs="286533,22633;286533,22633;153958,77599;21383,399849;75910,533491;207416,478525;341060,155197;286533,22633" o:connectangles="0,0,0,0,0,0,0,0"/>
                    </v:shape>
                    <v:shape id="Freeform 7" o:spid="_x0000_s1047" style="position:absolute;left:48262;top:17697;width:4798;height:3659;visibility:visible;mso-wrap-style:square;v-text-anchor:top" coordsize="451,3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" path="m335,333r,l,193,70,24c77,8,97,,115,7l451,145,380,315v-7,17,-27,25,-45,18xe" fillcolor="#080909" strokeweight=".25pt">
                      <v:path arrowok="t" o:connecttype="custom" o:connectlocs="356359,358411;356359,358411;0,207728;74463,25831;122332,7534;479755,156065;404228,339037;356359,358411" o:connectangles="0,0,0,0,0,0,0,0"/>
                    </v:shape>
                    <v:shape id="Freeform 8" o:spid="_x0000_s1048" style="position:absolute;left:48735;top:18117;width:3887;height:2837;visibility:visible;mso-wrap-style:square;v-text-anchor:top" coordsize="364,26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" path="m297,261r,l,137,54,7c56,2,62,,67,2l364,125,310,255v-2,5,-8,8,-13,6xe" fillcolor="#fefefe" strokeweight="0">
                      <v:path arrowok="t" o:connecttype="custom" o:connectlocs="317159,281494;317159,281494;0,147757;57665,7550;71548,2157;388707,134815;331042,275023;317159,281494" o:connectangles="0,0,0,0,0,0,0,0"/>
                    </v:shape>
                    <v:shape id="Freeform 9" o:spid="_x0000_s1049" style="position:absolute;left:54881;top:20463;width:4815;height:3695;visibility:visible;mso-wrap-style:square;v-text-anchor:top" coordsize="451,3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" path="m336,335r,l,195,70,26c78,9,98,,115,8l451,147,381,316v-8,18,-28,26,-45,19xe" fillcolor="#080909" strokeweight=".5pt">
                      <v:path arrowok="t" o:connecttype="custom" o:connectlocs="358727,361885;358727,361885;0,210650;74735,28087;122779,8642;481506,158797;406771,341360;358727,361885" o:connectangles="0,0,0,0,0,0,0,0"/>
                    </v:shape>
                    <v:shape id="Freeform 10" o:spid="_x0000_s1050" style="position:absolute;left:55353;top:20901;width:3887;height:2837;visibility:visible;mso-wrap-style:square;v-text-anchor:top" coordsize="365,26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" path="m297,261r,l,137,54,7c56,2,63,,68,2l365,125,311,255v-2,5,-8,8,-14,6xe" fillcolor="#fefefe" strokeweight="0">
                      <v:path arrowok="t" o:connecttype="custom" o:connectlocs="316290,281494;316290,281494;0,147757;57507,7550;72417,2157;388707,134815;331200,275023;316290,281494" o:connectangles="0,0,0,0,0,0,0,0"/>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81528663" o:spid="_x0000_s1051" type="#_x0000_t75" style="position:absolute;left:55141;top:35402;width:8965;height:1044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">
                    <v:imagedata r:id="rId16" o:title="" grayscale="t" bilevel="t"/>
                  </v:shape>
                  <v:shape id="Straight Arrow Connector 713176936" o:spid="_x0000_s1052" type="#_x0000_t32" style="position:absolute;left:47839;top:25190;width:3004;height:10854;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" strokecolor="#6e7e00" strokeweight="3pt">
                    <v:stroke startarrow="open" endarrow="open" joinstyle="miter"/>
                    <o:lock v:ext="edit" shapetype="f"/>
                  </v:shape>
                  <v:shape id="TextBox 238" o:spid="_x0000_s1053" type="#_x0000_t202" style="position:absolute;left:36119;width:10378;height:436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" filled="f" stroked="f">
                    <v:textbox>
                      <w:txbxContent>
                        <w:p w14:paraId="39A92677" w14:textId="77777777" w:rsidR="00B26E19" w:rsidRPr="00194979" w:rsidRDefault="00B26E19" w:rsidP="00B26E19">
                          <w:pPr>
                            <w:textAlignment w:val="baseline"/>
                            <w:rPr>
                              <w:rFonts w:ascii="Franklin Gothic Book" w:hAnsi="Franklin Gothic Book"/>
                              <w:color w:val="000000"/>
                              <w:kern w:val="24"/>
                              <w:sz w:val="28"/>
                              <w:szCs w:val="28"/>
                            </w:rPr>
                          </w:pPr>
                          <w:proofErr w:type="spellStart"/>
                          <w:r w:rsidRPr="00194979">
                            <w:rPr>
                              <w:rFonts w:ascii="Franklin Gothic Book" w:hAnsi="Franklin Gothic Book"/>
                              <w:color w:val="000000"/>
                              <w:kern w:val="24"/>
                              <w:sz w:val="28"/>
                              <w:szCs w:val="28"/>
                            </w:rPr>
                            <w:t>gNB</w:t>
                          </w:r>
                          <w:proofErr w:type="spellEnd"/>
                          <w:r w:rsidRPr="00194979">
                            <w:rPr>
                              <w:rFonts w:ascii="Franklin Gothic Book" w:hAnsi="Franklin Gothic Book"/>
                              <w:color w:val="000000"/>
                              <w:kern w:val="24"/>
                              <w:position w:val="-7"/>
                              <w:sz w:val="28"/>
                              <w:szCs w:val="28"/>
                              <w:vertAlign w:val="subscript"/>
                            </w:rPr>
                            <w:t>GEO</w:t>
                          </w:r>
                        </w:p>
                      </w:txbxContent>
                    </v:textbox>
                  </v:shape>
                  <v:shape id="TextBox 239" o:spid="_x0000_s1054" type="#_x0000_t202" style="position:absolute;left:47331;top:44269;width:9024;height:436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" filled="f" stroked="f">
                    <v:textbox>
                      <w:txbxContent>
                        <w:p w14:paraId="29357102" w14:textId="77777777" w:rsidR="00B26E19" w:rsidRDefault="00B26E19" w:rsidP="00B26E19">
                          <w:pPr>
                            <w:textAlignment w:val="baseline"/>
                            <w:rPr>
                              <w:rFonts w:ascii="Franklin Gothic Book" w:hAnsi="Franklin Gothic Book"/>
                              <w:color w:val="000000"/>
                              <w:kern w:val="24"/>
                            </w:rPr>
                          </w:pPr>
                          <w:r>
                            <w:rPr>
                              <w:rFonts w:ascii="Franklin Gothic Book" w:hAnsi="Franklin Gothic Book"/>
                              <w:color w:val="000000"/>
                              <w:kern w:val="24"/>
                            </w:rPr>
                            <w:t>Gateway</w:t>
                          </w:r>
                        </w:p>
                      </w:txbxContent>
                    </v:textbox>
                  </v:shape>
                  <v:shape id="TextBox 240" o:spid="_x0000_s1055" type="#_x0000_t202" style="position:absolute;left:55165;top:37724;width:9063;height:78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" filled="f" stroked="f">
                    <v:textbox>
                      <w:txbxContent>
                        <w:p w14:paraId="023D2209" w14:textId="77777777" w:rsidR="00B26E19" w:rsidRDefault="00B26E19" w:rsidP="00B26E19">
                          <w:pPr>
                            <w:jc w:val="center"/>
                            <w:textAlignment w:val="baseline"/>
                            <w:rPr>
                              <w:rFonts w:ascii="Franklin Gothic Book" w:hAnsi="Franklin Gothic Book"/>
                              <w:color w:val="000000"/>
                              <w:kern w:val="24"/>
                            </w:rPr>
                          </w:pPr>
                          <w:r>
                            <w:rPr>
                              <w:rFonts w:ascii="Franklin Gothic Book" w:hAnsi="Franklin Gothic Book"/>
                              <w:color w:val="000000"/>
                              <w:kern w:val="24"/>
                            </w:rPr>
                            <w:t>Data</w:t>
                          </w:r>
                        </w:p>
                        <w:p w14:paraId="7E4F719B" w14:textId="77777777" w:rsidR="00B26E19" w:rsidRDefault="00B26E19" w:rsidP="00B26E19">
                          <w:pPr>
                            <w:jc w:val="center"/>
                            <w:textAlignment w:val="baseline"/>
                            <w:rPr>
                              <w:rFonts w:ascii="Franklin Gothic Book" w:hAnsi="Franklin Gothic Book"/>
                              <w:color w:val="000000"/>
                              <w:kern w:val="24"/>
                            </w:rPr>
                          </w:pPr>
                          <w:r>
                            <w:rPr>
                              <w:rFonts w:ascii="Franklin Gothic Book" w:hAnsi="Franklin Gothic Book"/>
                              <w:color w:val="000000"/>
                              <w:kern w:val="24"/>
                            </w:rPr>
                            <w:t>Network</w:t>
                          </w:r>
                        </w:p>
                      </w:txbxContent>
                    </v:textbox>
                  </v:shape>
                  <v:shape id="Straight Arrow Connector 525737811" o:spid="_x0000_s1056" type="#_x0000_t32" style="position:absolute;left:41043;top:9405;width:5958;height:26344;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" strokecolor="#6e7e00" strokeweight="3pt">
                    <v:stroke dashstyle="dash" startarrow="open" endarrow="open" joinstyle="miter"/>
                    <o:lock v:ext="edit" shapetype="f"/>
                  </v:shape>
                  <v:shape id="TextBox 245" o:spid="_x0000_s1057" type="#_x0000_t202" style="position:absolute;left:43410;top:18386;width:5860;height:43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" filled="f" stroked="f">
                    <v:textbox>
                      <w:txbxContent>
                        <w:p w14:paraId="48C64C4F" w14:textId="77777777" w:rsidR="00B26E19" w:rsidRDefault="00B26E19" w:rsidP="00B26E19">
                          <w:pPr>
                            <w:rPr>
                              <w:rFonts w:ascii="Franklin Gothic Book" w:hAnsi="Franklin Gothic Book"/>
                              <w:color w:val="000000"/>
                              <w:kern w:val="24"/>
                            </w:rPr>
                          </w:pPr>
                          <w:r>
                            <w:rPr>
                              <w:rFonts w:ascii="Franklin Gothic Book" w:hAnsi="Franklin Gothic Book"/>
                              <w:color w:val="000000"/>
                              <w:kern w:val="24"/>
                            </w:rPr>
                            <w:t>ISL</w:t>
                          </w:r>
                        </w:p>
                      </w:txbxContent>
                    </v:textbox>
                  </v:shape>
                  <v:shape id="Straight Arrow Connector 164109012" o:spid="_x0000_s1058" type="#_x0000_t32" style="position:absolute;left:15262;top:22718;width:19362;height:4407;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" strokecolor="#00b0f0" strokeweight="3pt">
                    <v:stroke startarrow="open" endarrow="open" joinstyle="miter"/>
                    <o:lock v:ext="edit" shapetype="f"/>
                  </v:shape>
                  <v:shape id="TextBox 6" o:spid="_x0000_s1059" type="#_x0000_t202" style="position:absolute;left:21249;top:31602;width:8114;height:4071;rotation:2106137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" filled="f" stroked="f">
                    <v:textbox>
                      <w:txbxContent>
                        <w:p w14:paraId="7A6A4CFC" w14:textId="77777777" w:rsidR="00B26E19" w:rsidRDefault="00B26E19" w:rsidP="00B26E19">
                          <w:pPr>
                            <w:textAlignment w:val="baseline"/>
                            <w:rPr>
                              <w:rFonts w:ascii="Franklin Gothic Book" w:hAnsi="Franklin Gothic Book"/>
                              <w:color w:val="000000"/>
                              <w:kern w:val="24"/>
                            </w:rPr>
                          </w:pPr>
                          <w:r>
                            <w:rPr>
                              <w:rFonts w:ascii="Franklin Gothic Book" w:hAnsi="Franklin Gothic Book"/>
                              <w:color w:val="000000"/>
                              <w:kern w:val="24"/>
                            </w:rPr>
                            <w:t>5G NR</w:t>
                          </w:r>
                        </w:p>
                      </w:txbxContent>
                    </v:textbox>
                  </v:shape>
                  <v:shape id="Graphic 7" o:spid="_x0000_s1060" type="#_x0000_t75" alt="Cell Tower" style="position:absolute;left:8822;top:24702;width:5958;height:819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">
                    <v:imagedata r:id="rId17" o:title="Cell Tower"/>
                  </v:shape>
                  <v:shape id="Graphic 12" o:spid="_x0000_s1061" type="#_x0000_t75" alt="Smart Phone with solid fill" style="position:absolute;top:27520;width:3878;height:481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">
                    <v:imagedata r:id="rId18" o:title="Smart Phone with solid fill"/>
                  </v:shape>
                  <v:group id="Group 587977647" o:spid="_x0000_s1062" style="position:absolute;left:34267;top:2470;width:9526;height:6608" coordorigin="34267,2470" coordsize="11433,646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">
                    <v:rect id="AutoShape 3" o:spid="_x0000_s1063" style="position:absolute;left:34267;top:2593;width:11346;height:630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" filled="f" stroked="f">
                      <o:lock v:ext="edit" aspectratio="t" text="t"/>
                    </v:rect>
                    <v:shape id="Freeform 5" o:spid="_x0000_s1064" style="position:absolute;left:37559;top:4519;width:4832;height:2363;visibility:visible;mso-wrap-style:square;v-text-anchor:top" coordsize="454,2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" path="m16,r,l454,182r-16,38l,38,16,xe" fillcolor="#080909" strokeweight=".5pt">
                      <v:path arrowok="t" o:connecttype="custom" o:connectlocs="17031,0;17031,0;483257,195547;466226,236376;0,40829;17031,0" o:connectangles="0,0,0,0,0,0"/>
                    </v:shape>
                    <v:shape id="Freeform 6" o:spid="_x0000_s1065" style="position:absolute;left:38172;top:2908;width:3624;height:5550;visibility:visible;mso-wrap-style:square;v-text-anchor:top" coordsize="339,51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" path="m268,21r,c220,,164,23,144,72l20,371c,420,22,475,71,495v48,20,103,-3,123,-51l319,144c339,96,316,41,268,21xe" fillcolor="#080909" strokeweight=".5pt">
                      <v:path arrowok="t" o:connecttype="custom" o:connectlocs="286533,22633;286533,22633;153958,77599;21383,399849;75910,533491;207416,478525;341060,155197;286533,22633" o:connectangles="0,0,0,0,0,0,0,0"/>
                    </v:shape>
                    <v:shape id="Freeform 7" o:spid="_x0000_s1066" style="position:absolute;left:34267;top:2470;width:4797;height:3659;visibility:visible;mso-wrap-style:square;v-text-anchor:top" coordsize="451,3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" path="m335,333r,l,193,70,24c77,8,97,,115,7l451,145,380,315v-7,17,-27,25,-45,18xe" fillcolor="#080909" strokeweight=".25pt">
                      <v:path arrowok="t" o:connecttype="custom" o:connectlocs="356359,358411;356359,358411;0,207728;74463,25831;122332,7534;479755,156065;404228,339037;356359,358411" o:connectangles="0,0,0,0,0,0,0,0"/>
                    </v:shape>
                    <v:shape id="Freeform 8" o:spid="_x0000_s1067" style="position:absolute;left:34740;top:2890;width:3887;height:2837;visibility:visible;mso-wrap-style:square;v-text-anchor:top" coordsize="364,26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" path="m297,261r,l,137,54,7c56,2,62,,67,2l364,125,310,255v-2,5,-8,8,-13,6xe" fillcolor="#fefefe" strokeweight="0">
                      <v:path arrowok="t" o:connecttype="custom" o:connectlocs="317159,281494;317159,281494;0,147757;57665,7550;71548,2157;388707,134815;331042,275023;317159,281494" o:connectangles="0,0,0,0,0,0,0,0"/>
                    </v:shape>
                    <v:shape id="Freeform 9" o:spid="_x0000_s1068" style="position:absolute;left:40885;top:5236;width:4816;height:3695;visibility:visible;mso-wrap-style:square;v-text-anchor:top" coordsize="451,3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" path="m336,335r,l,195,70,26c78,9,98,,115,8l451,147,381,316v-8,18,-28,26,-45,19xe" fillcolor="#080909" strokeweight=".5pt">
                      <v:path arrowok="t" o:connecttype="custom" o:connectlocs="358727,361885;358727,361885;0,210650;74735,28087;122779,8642;481506,158797;406771,341360;358727,361885" o:connectangles="0,0,0,0,0,0,0,0"/>
                    </v:shape>
                    <v:shape id="Freeform 10" o:spid="_x0000_s1069" style="position:absolute;left:41358;top:5674;width:3887;height:2837;visibility:visible;mso-wrap-style:square;v-text-anchor:top" coordsize="365,26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" path="m297,261r,l,137,54,7c56,2,63,,68,2l365,125,311,255v-2,5,-8,8,-14,6xe" fillcolor="#fefefe" strokeweight="0">
                      <v:path arrowok="t" o:connecttype="custom" o:connectlocs="316290,281494;316290,281494;0,147757;57507,7550;72417,2157;388707,134815;331200,275023;316290,281494" o:connectangles="0,0,0,0,0,0,0,0"/>
                    </v:shape>
                  </v:group>
                  <v:shape id="Graphic 31" o:spid="_x0000_s1070" type="#_x0000_t75" alt="Cell Tower" style="position:absolute;left:29598;top:35543;width:6222;height:855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">
                    <v:imagedata r:id="rId17" o:title="Cell Tower"/>
                  </v:shape>
                  <v:line id="Straight Connector 1558119673" o:spid="_x0000_s1071" style="position:absolute;visibility:visible;mso-wrap-style:square" from="34456,43283" to="47066,436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" strokecolor="black [3213]" strokeweight="2.5pt">
                    <v:stroke endcap="round"/>
                    <o:lock v:ext="edit" shapetype="f"/>
                  </v:line>
                  <v:shape id="Picture 434031261" o:spid="_x0000_s1072" type="#_x0000_t75" style="position:absolute;left:41454;top:41032;width:4043;height:450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">
                    <v:imagedata r:id="rId19" o:title=""/>
                  </v:shape>
                  <v:shape id="Graphic 42" o:spid="_x0000_s1073" type="#_x0000_t75" alt="Smart Phone with solid fill" style="position:absolute;left:3493;top:33343;width:3878;height:4812;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">
                    <v:imagedata r:id="rId18" o:title="Smart Phone with solid fill"/>
                  </v:shape>
                  <v:shape id="Straight Arrow Connector 368681931" o:spid="_x0000_s1074" type="#_x0000_t32" style="position:absolute;left:14336;top:7189;width:22476;height:20331;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" strokecolor="#00b0f0" strokeweight="3pt">
                    <v:stroke startarrow="open" endarrow="open" joinstyle="miter"/>
                    <o:lock v:ext="edit" shapetype="f"/>
                  </v:shape>
                  <v:shape id="TextBox 47" o:spid="_x0000_s1075" type="#_x0000_t202" style="position:absolute;left:51490;top:14023;width:11453;height:43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" filled="f" stroked="f">
                    <v:textbox>
                      <w:txbxContent>
                        <w:p w14:paraId="5B185B07" w14:textId="77777777" w:rsidR="00B26E19" w:rsidRDefault="00B26E19" w:rsidP="00B26E19">
                          <w:pPr>
                            <w:rPr>
                              <w:rFonts w:ascii="Franklin Gothic Book" w:hAnsi="Franklin Gothic Book"/>
                              <w:color w:val="000000"/>
                              <w:kern w:val="24"/>
                              <w:sz w:val="24"/>
                              <w:szCs w:val="24"/>
                            </w:rPr>
                          </w:pPr>
                          <w:r>
                            <w:rPr>
                              <w:rFonts w:ascii="Franklin Gothic Book" w:hAnsi="Franklin Gothic Book"/>
                              <w:color w:val="000000"/>
                              <w:kern w:val="24"/>
                            </w:rPr>
                            <w:t>NGSO</w:t>
                          </w:r>
                        </w:p>
                      </w:txbxContent>
                    </v:textbox>
                  </v:shape>
                  <v:shape id="TextBox 238" o:spid="_x0000_s1076" type="#_x0000_t202" style="position:absolute;left:29760;top:43667;width:8734;height:39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" filled="f" stroked="f">
                    <v:textbox>
                      <w:txbxContent>
                        <w:p w14:paraId="50690292" w14:textId="77777777" w:rsidR="00B26E19" w:rsidRPr="00194979" w:rsidRDefault="00B26E19" w:rsidP="00B26E19">
                          <w:pPr>
                            <w:textAlignment w:val="baseline"/>
                            <w:rPr>
                              <w:rFonts w:ascii="Franklin Gothic Book" w:hAnsi="Franklin Gothic Book"/>
                              <w:color w:val="000000"/>
                              <w:kern w:val="24"/>
                              <w:sz w:val="28"/>
                              <w:szCs w:val="28"/>
                            </w:rPr>
                          </w:pPr>
                          <w:proofErr w:type="spellStart"/>
                          <w:r w:rsidRPr="00194979">
                            <w:rPr>
                              <w:rFonts w:ascii="Franklin Gothic Book" w:hAnsi="Franklin Gothic Book"/>
                              <w:color w:val="000000"/>
                              <w:kern w:val="24"/>
                              <w:sz w:val="28"/>
                              <w:szCs w:val="28"/>
                            </w:rPr>
                            <w:t>gNB</w:t>
                          </w:r>
                          <w:proofErr w:type="spellEnd"/>
                        </w:p>
                      </w:txbxContent>
                    </v:textbox>
                  </v:shape>
                  <v:shape id="TextBox 238" o:spid="_x0000_s1077" type="#_x0000_t202" style="position:absolute;left:33810;top:15666;width:10378;height:436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" filled="f" stroked="f">
                    <v:textbox>
                      <w:txbxContent>
                        <w:p w14:paraId="67946B83" w14:textId="77777777" w:rsidR="00B26E19" w:rsidRPr="00194979" w:rsidRDefault="00B26E19" w:rsidP="00B26E19">
                          <w:pPr>
                            <w:textAlignment w:val="baseline"/>
                            <w:rPr>
                              <w:rFonts w:ascii="Franklin Gothic Book" w:hAnsi="Franklin Gothic Book"/>
                              <w:color w:val="000000"/>
                              <w:kern w:val="24"/>
                              <w:sz w:val="28"/>
                              <w:szCs w:val="28"/>
                            </w:rPr>
                          </w:pPr>
                          <w:proofErr w:type="spellStart"/>
                          <w:r w:rsidRPr="00194979">
                            <w:rPr>
                              <w:rFonts w:ascii="Franklin Gothic Book" w:hAnsi="Franklin Gothic Book"/>
                              <w:color w:val="000000"/>
                              <w:kern w:val="24"/>
                              <w:sz w:val="28"/>
                              <w:szCs w:val="28"/>
                            </w:rPr>
                            <w:t>gNB</w:t>
                          </w:r>
                          <w:proofErr w:type="spellEnd"/>
                          <w:r w:rsidRPr="00194979">
                            <w:rPr>
                              <w:rFonts w:ascii="Franklin Gothic Book" w:hAnsi="Franklin Gothic Book"/>
                              <w:color w:val="000000"/>
                              <w:kern w:val="24"/>
                              <w:position w:val="-7"/>
                              <w:sz w:val="28"/>
                              <w:szCs w:val="28"/>
                              <w:vertAlign w:val="subscript"/>
                            </w:rPr>
                            <w:t>LEO</w:t>
                          </w:r>
                        </w:p>
                      </w:txbxContent>
                    </v:textbox>
                  </v:shape>
                  <v:shape id="Straight Arrow Connector 1549680552" o:spid="_x0000_s1078" type="#_x0000_t32" style="position:absolute;left:14780;top:27520;width:15999;height:10191;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" strokecolor="#00b0f0" strokeweight="3pt">
                    <v:stroke startarrow="open" endarrow="open" joinstyle="miter"/>
                    <o:lock v:ext="edit" shapetype="f"/>
                  </v:shape>
                  <v:shape id="TextBox 6" o:spid="_x0000_s1079" type="#_x0000_t202" style="position:absolute;left:23420;top:13403;width:7147;height:4070;rotation:-2828005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" filled="f" stroked="f">
                    <v:textbox>
                      <w:txbxContent>
                        <w:p w14:paraId="43ED5D93" w14:textId="77777777" w:rsidR="00B26E19" w:rsidRDefault="00B26E19" w:rsidP="00B26E19">
                          <w:pPr>
                            <w:textAlignment w:val="baseline"/>
                            <w:rPr>
                              <w:rFonts w:ascii="Franklin Gothic Book" w:hAnsi="Franklin Gothic Book"/>
                              <w:color w:val="000000"/>
                              <w:kern w:val="24"/>
                            </w:rPr>
                          </w:pPr>
                          <w:r>
                            <w:rPr>
                              <w:rFonts w:ascii="Franklin Gothic Book" w:hAnsi="Franklin Gothic Book"/>
                              <w:color w:val="000000"/>
                              <w:kern w:val="24"/>
                            </w:rPr>
                            <w:t>5G NR</w:t>
                          </w:r>
                        </w:p>
                      </w:txbxContent>
                    </v:textbox>
                  </v:shape>
                  <v:shape id="TextBox 6" o:spid="_x0000_s1080" type="#_x0000_t202" style="position:absolute;left:23929;top:21692;width:9331;height:4070;rotation:-892527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" filled="f" stroked="f">
                    <v:textbox>
                      <w:txbxContent>
                        <w:p w14:paraId="042BBA34" w14:textId="77777777" w:rsidR="00B26E19" w:rsidRDefault="00B26E19" w:rsidP="00B26E19">
                          <w:pPr>
                            <w:textAlignment w:val="baseline"/>
                            <w:rPr>
                              <w:rFonts w:ascii="Franklin Gothic Book" w:hAnsi="Franklin Gothic Book"/>
                              <w:color w:val="000000"/>
                              <w:kern w:val="24"/>
                            </w:rPr>
                          </w:pPr>
                          <w:r>
                            <w:rPr>
                              <w:rFonts w:ascii="Franklin Gothic Book" w:hAnsi="Franklin Gothic Book"/>
                              <w:color w:val="000000"/>
                              <w:kern w:val="24"/>
                            </w:rPr>
                            <w:t>5G NR</w:t>
                          </w:r>
                        </w:p>
                      </w:txbxContent>
                    </v:textbox>
                  </v:shape>
                  <v:shape id="Straight Arrow Connector 197473725" o:spid="_x0000_s1081" type="#_x0000_t32" style="position:absolute;left:3493;top:26509;width:6354;height:2288;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" strokecolor="#00b0f0" strokeweight="3pt">
                    <v:stroke startarrow="open" endarrow="open" joinstyle="miter"/>
                    <o:lock v:ext="edit" shapetype="f"/>
                  </v:shape>
                  <v:shape id="Straight Arrow Connector 220489275" o:spid="_x0000_s1082" type="#_x0000_t32" style="position:absolute;left:5432;top:27520;width:4812;height:5823;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" strokecolor="#00b0f0" strokeweight="3pt">
                    <v:stroke startarrow="open" endarrow="open" joinstyle="miter"/>
                    <o:lock v:ext="edit" shapetype="f"/>
                  </v:shape>
                  <v:shape id="TextBox 6" o:spid="_x0000_s1083" type="#_x0000_t202" style="position:absolute;left:2808;top:28270;width:7389;height:4070;rotation:-1773139fd;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" filled="f" stroked="f">
                    <v:textbox>
                      <w:txbxContent>
                        <w:p w14:paraId="1C9322A7" w14:textId="77777777" w:rsidR="00B26E19" w:rsidRDefault="00B26E19" w:rsidP="00B26E19">
                          <w:pPr>
                            <w:textAlignment w:val="baseline"/>
                            <w:rPr>
                              <w:rFonts w:ascii="Franklin Gothic Book" w:hAnsi="Franklin Gothic Book"/>
                              <w:color w:val="000000"/>
                              <w:kern w:val="24"/>
                            </w:rPr>
                          </w:pPr>
                          <w:r>
                            <w:rPr>
                              <w:rFonts w:ascii="Franklin Gothic Book" w:hAnsi="Franklin Gothic Book"/>
                              <w:color w:val="000000"/>
                              <w:kern w:val="24"/>
                            </w:rPr>
                            <w:t>5G NR</w:t>
                          </w:r>
                        </w:p>
                      </w:txbxContent>
                    </v:textbox>
                  </v:shape>
                </v:group>
                <v:shape id="TextBox 238" o:spid="_x0000_s1084" type="#_x0000_t202" style="position:absolute;left:6679;top:25523;width:6595;height:31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" filled="f" stroked="f">
                  <v:textbox>
                    <w:txbxContent>
                      <w:p w14:paraId="53A51844" w14:textId="77777777" w:rsidR="00B26E19" w:rsidRPr="0081078A" w:rsidRDefault="00B26E19" w:rsidP="00B26E19">
                        <w:pPr>
                          <w:textAlignment w:val="baseline"/>
                          <w:rPr>
                            <w:rFonts w:ascii="Franklin Gothic Book" w:hAnsi="Franklin Gothic Book"/>
                            <w:b/>
                            <w:bCs/>
                            <w:color w:val="000000"/>
                            <w:kern w:val="24"/>
                            <w:sz w:val="24"/>
                            <w:szCs w:val="24"/>
                          </w:rPr>
                        </w:pPr>
                        <w:r w:rsidRPr="00194979">
                          <w:rPr>
                            <w:rFonts w:ascii="Franklin Gothic Book" w:hAnsi="Franklin Gothic Book"/>
                            <w:b/>
                            <w:bCs/>
                            <w:color w:val="000000"/>
                            <w:kern w:val="24"/>
                            <w:sz w:val="24"/>
                            <w:szCs w:val="24"/>
                          </w:rPr>
                          <w:t>MBSR</w:t>
                        </w:r>
                      </w:p>
                    </w:txbxContent>
                  </v:textbox>
                </v:shape>
              </v:group>
            </w:pict>
          </mc:Fallback>
        </mc:AlternateContent>
      </w:r>
    </w:p>
    <w:p w14:paraId="7A6F9E0B" w14:textId="02BEE4BD" w:rsidR="00100800" w:rsidRDefault="00100800" w:rsidP="001912FB"/>
    <w:p w14:paraId="25E3BA3E" w14:textId="007E4771" w:rsidR="002C5C12" w:rsidRDefault="002C5C12" w:rsidP="001912FB"/>
    <w:p w14:paraId="47F9E7FA" w14:textId="4C80C475" w:rsidR="00C34ED6" w:rsidRDefault="00C34ED6" w:rsidP="001912FB"/>
    <w:p w14:paraId="2BCA0397" w14:textId="428F8347" w:rsidR="002C5C12" w:rsidRDefault="002C5C12" w:rsidP="001912FB"/>
    <w:p w14:paraId="78FDE4C1" w14:textId="334F525F" w:rsidR="002C5C12" w:rsidRDefault="002C5C12" w:rsidP="001912FB"/>
    <w:p w14:paraId="3D3BC9DD" w14:textId="15866469" w:rsidR="002C5C12" w:rsidRDefault="002C5C12" w:rsidP="001912FB"/>
    <w:p w14:paraId="7DF88EA0" w14:textId="648BE539" w:rsidR="002C5C12" w:rsidRDefault="002C5C12" w:rsidP="001912FB"/>
    <w:p w14:paraId="44EA7736" w14:textId="765F51A6" w:rsidR="001C1BD6" w:rsidRDefault="001C1BD6" w:rsidP="001912FB"/>
    <w:p w14:paraId="32C94939" w14:textId="260A4E13" w:rsidR="001C1BD6" w:rsidRDefault="001C1BD6" w:rsidP="001912FB"/>
    <w:p w14:paraId="10AE0894" w14:textId="77777777" w:rsidR="001C1BD6" w:rsidRDefault="001C1BD6" w:rsidP="001912FB"/>
    <w:p w14:paraId="51878255" w14:textId="6264EC76" w:rsidR="002C5C12" w:rsidRDefault="002C5C12" w:rsidP="001912FB"/>
    <w:p w14:paraId="7383F172" w14:textId="77777777" w:rsidR="006829BB" w:rsidRDefault="006829BB" w:rsidP="002C5C12">
      <w:pPr>
        <w:pStyle w:val="Caption"/>
        <w:rPr>
          <w:b/>
          <w:bCs/>
          <w:i w:val="0"/>
          <w:iCs w:val="0"/>
          <w:color w:val="auto"/>
          <w:sz w:val="20"/>
          <w:szCs w:val="20"/>
        </w:rPr>
      </w:pPr>
      <w:bookmarkStart w:id="3" w:name="_Ref181276661"/>
    </w:p>
    <w:p w14:paraId="5303A3C4" w14:textId="77777777" w:rsidR="006829BB" w:rsidRDefault="006829BB" w:rsidP="002C5C12">
      <w:pPr>
        <w:pStyle w:val="Caption"/>
        <w:rPr>
          <w:b/>
          <w:bCs/>
          <w:i w:val="0"/>
          <w:iCs w:val="0"/>
          <w:color w:val="auto"/>
          <w:sz w:val="20"/>
          <w:szCs w:val="20"/>
        </w:rPr>
      </w:pPr>
    </w:p>
    <w:p w14:paraId="4B229F82" w14:textId="27D289F7" w:rsidR="002C5C12" w:rsidRDefault="00206691" w:rsidP="002C5C12">
      <w:pPr>
        <w:pStyle w:val="Caption"/>
      </w:pPr>
      <w:r w:rsidRPr="00206691">
        <w:rPr>
          <w:b/>
          <w:bCs/>
          <w:i w:val="0"/>
          <w:iCs w:val="0"/>
          <w:color w:val="auto"/>
          <w:sz w:val="20"/>
          <w:szCs w:val="20"/>
        </w:rPr>
        <w:t xml:space="preserve">Figure </w:t>
      </w:r>
      <w:r>
        <w:rPr>
          <w:b/>
          <w:bCs/>
          <w:i w:val="0"/>
          <w:iCs w:val="0"/>
          <w:color w:val="auto"/>
          <w:sz w:val="20"/>
          <w:szCs w:val="20"/>
        </w:rPr>
        <w:t>5.x.1</w:t>
      </w:r>
      <w:bookmarkEnd w:id="3"/>
      <w:r w:rsidRPr="00206691">
        <w:rPr>
          <w:b/>
          <w:bCs/>
          <w:i w:val="0"/>
          <w:iCs w:val="0"/>
          <w:color w:val="auto"/>
          <w:sz w:val="20"/>
          <w:szCs w:val="20"/>
        </w:rPr>
        <w:t>:</w:t>
      </w:r>
      <w:r w:rsidRPr="00206691">
        <w:rPr>
          <w:i w:val="0"/>
          <w:iCs w:val="0"/>
          <w:color w:val="auto"/>
          <w:sz w:val="20"/>
          <w:szCs w:val="20"/>
        </w:rPr>
        <w:t xml:space="preserve"> </w:t>
      </w:r>
      <w:r w:rsidRPr="00206691">
        <w:rPr>
          <w:b/>
          <w:bCs/>
          <w:i w:val="0"/>
          <w:iCs w:val="0"/>
          <w:color w:val="auto"/>
          <w:sz w:val="20"/>
          <w:szCs w:val="20"/>
        </w:rPr>
        <w:t>Illustratio</w:t>
      </w:r>
      <w:r>
        <w:rPr>
          <w:b/>
          <w:bCs/>
          <w:i w:val="0"/>
          <w:iCs w:val="0"/>
          <w:color w:val="auto"/>
          <w:sz w:val="20"/>
          <w:szCs w:val="20"/>
        </w:rPr>
        <w:t xml:space="preserve">n </w:t>
      </w:r>
      <w:r w:rsidRPr="00206691">
        <w:rPr>
          <w:b/>
          <w:bCs/>
          <w:i w:val="0"/>
          <w:iCs w:val="0"/>
          <w:color w:val="auto"/>
          <w:sz w:val="20"/>
          <w:szCs w:val="20"/>
        </w:rPr>
        <w:t xml:space="preserve">of </w:t>
      </w:r>
      <w:r w:rsidR="006F6AEE">
        <w:rPr>
          <w:b/>
          <w:bCs/>
          <w:i w:val="0"/>
          <w:iCs w:val="0"/>
          <w:color w:val="auto"/>
          <w:sz w:val="20"/>
          <w:szCs w:val="20"/>
        </w:rPr>
        <w:t xml:space="preserve">how mobile base station relay (MBSR) </w:t>
      </w:r>
      <w:r w:rsidRPr="00206691">
        <w:rPr>
          <w:b/>
          <w:bCs/>
          <w:i w:val="0"/>
          <w:iCs w:val="0"/>
          <w:color w:val="auto"/>
          <w:sz w:val="20"/>
          <w:szCs w:val="20"/>
        </w:rPr>
        <w:t>combine</w:t>
      </w:r>
      <w:r w:rsidR="006F6AEE">
        <w:rPr>
          <w:b/>
          <w:bCs/>
          <w:i w:val="0"/>
          <w:iCs w:val="0"/>
          <w:color w:val="auto"/>
          <w:sz w:val="20"/>
          <w:szCs w:val="20"/>
        </w:rPr>
        <w:t>s</w:t>
      </w:r>
      <w:r w:rsidRPr="00206691">
        <w:rPr>
          <w:b/>
          <w:bCs/>
          <w:i w:val="0"/>
          <w:iCs w:val="0"/>
          <w:color w:val="auto"/>
          <w:sz w:val="20"/>
          <w:szCs w:val="20"/>
        </w:rPr>
        <w:t xml:space="preserve"> terrestrial and multi-orbit satellite </w:t>
      </w:r>
      <w:r w:rsidR="006F6AEE">
        <w:rPr>
          <w:b/>
          <w:bCs/>
          <w:i w:val="0"/>
          <w:iCs w:val="0"/>
          <w:color w:val="auto"/>
          <w:sz w:val="20"/>
          <w:szCs w:val="20"/>
        </w:rPr>
        <w:t>access</w:t>
      </w:r>
      <w:r w:rsidRPr="00206691">
        <w:rPr>
          <w:b/>
          <w:bCs/>
          <w:i w:val="0"/>
          <w:iCs w:val="0"/>
          <w:color w:val="auto"/>
          <w:sz w:val="20"/>
          <w:szCs w:val="20"/>
        </w:rPr>
        <w:t xml:space="preserve"> </w:t>
      </w:r>
      <w:r>
        <w:rPr>
          <w:b/>
          <w:bCs/>
          <w:i w:val="0"/>
          <w:iCs w:val="0"/>
          <w:color w:val="auto"/>
          <w:sz w:val="20"/>
          <w:szCs w:val="20"/>
        </w:rPr>
        <w:t xml:space="preserve">simultaneously </w:t>
      </w:r>
      <w:r w:rsidRPr="00206691">
        <w:rPr>
          <w:b/>
          <w:bCs/>
          <w:i w:val="0"/>
          <w:iCs w:val="0"/>
          <w:color w:val="auto"/>
          <w:sz w:val="20"/>
          <w:szCs w:val="20"/>
        </w:rPr>
        <w:t xml:space="preserve">using terrestrial </w:t>
      </w:r>
      <w:r w:rsidR="006F6AEE">
        <w:rPr>
          <w:b/>
          <w:bCs/>
          <w:i w:val="0"/>
          <w:iCs w:val="0"/>
          <w:color w:val="auto"/>
          <w:sz w:val="20"/>
          <w:szCs w:val="20"/>
        </w:rPr>
        <w:t xml:space="preserve">access </w:t>
      </w:r>
      <w:r w:rsidRPr="00206691">
        <w:rPr>
          <w:b/>
          <w:bCs/>
          <w:i w:val="0"/>
          <w:iCs w:val="0"/>
          <w:color w:val="auto"/>
          <w:sz w:val="20"/>
          <w:szCs w:val="20"/>
        </w:rPr>
        <w:t xml:space="preserve">link, NGSO satellite </w:t>
      </w:r>
      <w:r w:rsidR="006F6AEE">
        <w:rPr>
          <w:b/>
          <w:bCs/>
          <w:i w:val="0"/>
          <w:iCs w:val="0"/>
          <w:color w:val="auto"/>
          <w:sz w:val="20"/>
          <w:szCs w:val="20"/>
        </w:rPr>
        <w:t>access</w:t>
      </w:r>
      <w:r w:rsidRPr="00206691">
        <w:rPr>
          <w:b/>
          <w:bCs/>
          <w:i w:val="0"/>
          <w:iCs w:val="0"/>
          <w:color w:val="auto"/>
          <w:sz w:val="20"/>
          <w:szCs w:val="20"/>
        </w:rPr>
        <w:t xml:space="preserve">  and </w:t>
      </w:r>
      <w:r w:rsidR="006F6AEE">
        <w:rPr>
          <w:b/>
          <w:bCs/>
          <w:i w:val="0"/>
          <w:iCs w:val="0"/>
          <w:color w:val="auto"/>
          <w:sz w:val="20"/>
          <w:szCs w:val="20"/>
        </w:rPr>
        <w:t xml:space="preserve">a </w:t>
      </w:r>
      <w:r w:rsidRPr="00206691">
        <w:rPr>
          <w:b/>
          <w:bCs/>
          <w:i w:val="0"/>
          <w:iCs w:val="0"/>
          <w:color w:val="auto"/>
          <w:sz w:val="20"/>
          <w:szCs w:val="20"/>
        </w:rPr>
        <w:t>G</w:t>
      </w:r>
      <w:r w:rsidR="00CB6B46">
        <w:rPr>
          <w:b/>
          <w:bCs/>
          <w:i w:val="0"/>
          <w:iCs w:val="0"/>
          <w:color w:val="auto"/>
          <w:sz w:val="20"/>
          <w:szCs w:val="20"/>
        </w:rPr>
        <w:t>E</w:t>
      </w:r>
      <w:r w:rsidRPr="00206691">
        <w:rPr>
          <w:b/>
          <w:bCs/>
          <w:i w:val="0"/>
          <w:iCs w:val="0"/>
          <w:color w:val="auto"/>
          <w:sz w:val="20"/>
          <w:szCs w:val="20"/>
        </w:rPr>
        <w:t xml:space="preserve">O satellite </w:t>
      </w:r>
      <w:r w:rsidR="006F6AEE">
        <w:rPr>
          <w:b/>
          <w:bCs/>
          <w:i w:val="0"/>
          <w:iCs w:val="0"/>
          <w:color w:val="auto"/>
          <w:sz w:val="20"/>
          <w:szCs w:val="20"/>
        </w:rPr>
        <w:t>access to connect to the 5G core (data n</w:t>
      </w:r>
      <w:r w:rsidR="00B26E19">
        <w:rPr>
          <w:b/>
          <w:bCs/>
          <w:i w:val="0"/>
          <w:iCs w:val="0"/>
          <w:color w:val="auto"/>
          <w:sz w:val="20"/>
          <w:szCs w:val="20"/>
        </w:rPr>
        <w:t>e</w:t>
      </w:r>
      <w:r w:rsidR="006F6AEE">
        <w:rPr>
          <w:b/>
          <w:bCs/>
          <w:i w:val="0"/>
          <w:iCs w:val="0"/>
          <w:color w:val="auto"/>
          <w:sz w:val="20"/>
          <w:szCs w:val="20"/>
        </w:rPr>
        <w:t>twork).</w:t>
      </w:r>
      <w:r w:rsidR="006F6AEE" w:rsidRPr="00206691" w:rsidDel="006F6AEE">
        <w:rPr>
          <w:b/>
          <w:bCs/>
          <w:i w:val="0"/>
          <w:iCs w:val="0"/>
          <w:color w:val="auto"/>
          <w:sz w:val="20"/>
          <w:szCs w:val="20"/>
        </w:rPr>
        <w:t xml:space="preserve"> </w:t>
      </w:r>
    </w:p>
    <w:p w14:paraId="066AFCD4" w14:textId="2B18F5A2" w:rsidR="00100800" w:rsidRDefault="00100800" w:rsidP="001912FB"/>
    <w:p w14:paraId="2A5DB6A0" w14:textId="20621085" w:rsidR="00D6127D" w:rsidRDefault="00D37EC2" w:rsidP="001912FB">
      <w:pPr>
        <w:pStyle w:val="ListParagraph"/>
        <w:numPr>
          <w:ilvl w:val="0"/>
          <w:numId w:val="5"/>
        </w:numPr>
        <w:rPr>
          <w:rFonts w:eastAsia="Calibri"/>
        </w:rPr>
      </w:pPr>
      <w:r>
        <w:rPr>
          <w:rFonts w:eastAsia="Calibri"/>
        </w:rPr>
        <w:t>BlueWave is a mobile network operator on the tropical Blue Island. The island is a remote part of the K</w:t>
      </w:r>
      <w:r w:rsidR="00281D6C">
        <w:rPr>
          <w:rFonts w:eastAsia="Calibri"/>
        </w:rPr>
        <w:t>ey</w:t>
      </w:r>
      <w:r>
        <w:rPr>
          <w:rFonts w:eastAsia="Calibri"/>
        </w:rPr>
        <w:t xml:space="preserve"> </w:t>
      </w:r>
      <w:r w:rsidR="00281D6C">
        <w:rPr>
          <w:rFonts w:eastAsia="Calibri"/>
        </w:rPr>
        <w:t>K</w:t>
      </w:r>
      <w:r>
        <w:rPr>
          <w:rFonts w:eastAsia="Calibri"/>
        </w:rPr>
        <w:t>ingdom. Local government of Blue Island promoted improvement of telecom infrastructure on the island as well as the connectivity with the mainland.</w:t>
      </w:r>
      <w:r w:rsidR="00D6127D">
        <w:rPr>
          <w:rFonts w:eastAsia="Calibri"/>
        </w:rPr>
        <w:t xml:space="preserve"> In line with this ambition the local government </w:t>
      </w:r>
      <w:r>
        <w:rPr>
          <w:rFonts w:eastAsia="Calibri"/>
        </w:rPr>
        <w:t xml:space="preserve">invested </w:t>
      </w:r>
      <w:r w:rsidR="00D6127D">
        <w:rPr>
          <w:rFonts w:eastAsia="Calibri"/>
        </w:rPr>
        <w:t>significant amount of money into submarine telecom cable connectivity with the mainland. BlueWave mobile operator made use of the availability of broadband submarine telecom cable</w:t>
      </w:r>
      <w:r w:rsidR="00570C31">
        <w:rPr>
          <w:rFonts w:eastAsia="Calibri"/>
        </w:rPr>
        <w:t xml:space="preserve"> connectivity</w:t>
      </w:r>
      <w:r w:rsidR="00D6127D">
        <w:rPr>
          <w:rFonts w:eastAsia="Calibri"/>
        </w:rPr>
        <w:t xml:space="preserve"> and start</w:t>
      </w:r>
      <w:r w:rsidR="00570C31">
        <w:rPr>
          <w:rFonts w:eastAsia="Calibri"/>
        </w:rPr>
        <w:t>ed</w:t>
      </w:r>
      <w:r w:rsidR="00D6127D">
        <w:rPr>
          <w:rFonts w:eastAsia="Calibri"/>
        </w:rPr>
        <w:t xml:space="preserve"> offering high speed </w:t>
      </w:r>
      <w:r w:rsidR="00570C31">
        <w:rPr>
          <w:rFonts w:eastAsia="Calibri"/>
        </w:rPr>
        <w:t xml:space="preserve">mobile </w:t>
      </w:r>
      <w:r w:rsidR="00D6127D">
        <w:rPr>
          <w:rFonts w:eastAsia="Calibri"/>
        </w:rPr>
        <w:t>data and video services for affordable prices. This resulted in large number of new mobile network subscriptions and rise of BlueWave profit.</w:t>
      </w:r>
    </w:p>
    <w:p w14:paraId="30D80C6C" w14:textId="27070B8E" w:rsidR="00C00CAC" w:rsidRDefault="00570C31" w:rsidP="00D6127D">
      <w:pPr>
        <w:pStyle w:val="ListParagraph"/>
        <w:rPr>
          <w:rFonts w:eastAsia="Calibri"/>
        </w:rPr>
      </w:pPr>
      <w:r>
        <w:rPr>
          <w:rFonts w:eastAsia="Calibri"/>
        </w:rPr>
        <w:t xml:space="preserve">Large cruise ships often visit Blue Island due to its natural beauties. Concordia Costa cruise ship recently visited the island staying in the harbour during the night. The captain and the officers enjoyed the night stay on the island and visited some clubs having great time. The next day the ships started </w:t>
      </w:r>
      <w:r w:rsidR="00C00CAC">
        <w:rPr>
          <w:rFonts w:eastAsia="Calibri"/>
        </w:rPr>
        <w:t xml:space="preserve">departing </w:t>
      </w:r>
      <w:r>
        <w:rPr>
          <w:rFonts w:eastAsia="Calibri"/>
        </w:rPr>
        <w:t>the harbour</w:t>
      </w:r>
      <w:r w:rsidR="00C00CAC">
        <w:rPr>
          <w:rFonts w:eastAsia="Calibri"/>
        </w:rPr>
        <w:t xml:space="preserve"> and was already few hundred meters away from the shore</w:t>
      </w:r>
      <w:r>
        <w:rPr>
          <w:rFonts w:eastAsia="Calibri"/>
        </w:rPr>
        <w:t xml:space="preserve">. The captain had a bit of hangover and was feeling dizzy. </w:t>
      </w:r>
      <w:r w:rsidR="00C00CAC">
        <w:rPr>
          <w:rFonts w:eastAsia="Calibri"/>
        </w:rPr>
        <w:t>The captain leaned on the command console and by chance pressed the button that released the anchor. The anchor fel</w:t>
      </w:r>
      <w:r w:rsidR="00281D6C">
        <w:rPr>
          <w:rFonts w:eastAsia="Calibri"/>
        </w:rPr>
        <w:t>l</w:t>
      </w:r>
      <w:r w:rsidR="00C00CAC">
        <w:rPr>
          <w:rFonts w:eastAsia="Calibri"/>
        </w:rPr>
        <w:t xml:space="preserve"> to the sea bottom. As the ship was moving the anchor damaged some of the broadband submarine telecom cables. This immediately affected the quality of </w:t>
      </w:r>
      <w:r w:rsidR="00281D6C">
        <w:rPr>
          <w:rFonts w:eastAsia="Calibri"/>
        </w:rPr>
        <w:t xml:space="preserve">mobile </w:t>
      </w:r>
      <w:r w:rsidR="00C00CAC">
        <w:rPr>
          <w:rFonts w:eastAsia="Calibri"/>
        </w:rPr>
        <w:t>service</w:t>
      </w:r>
      <w:r w:rsidR="00281D6C">
        <w:rPr>
          <w:rFonts w:eastAsia="Calibri"/>
        </w:rPr>
        <w:t>s</w:t>
      </w:r>
      <w:r w:rsidR="00C00CAC">
        <w:rPr>
          <w:rFonts w:eastAsia="Calibri"/>
        </w:rPr>
        <w:t xml:space="preserve"> o</w:t>
      </w:r>
      <w:r w:rsidR="00281D6C">
        <w:rPr>
          <w:rFonts w:eastAsia="Calibri"/>
        </w:rPr>
        <w:t>f</w:t>
      </w:r>
      <w:r w:rsidR="00C00CAC">
        <w:rPr>
          <w:rFonts w:eastAsia="Calibri"/>
        </w:rPr>
        <w:t xml:space="preserve"> the Blue</w:t>
      </w:r>
      <w:r w:rsidR="00281D6C">
        <w:rPr>
          <w:rFonts w:eastAsia="Calibri"/>
        </w:rPr>
        <w:t>Wave</w:t>
      </w:r>
      <w:r w:rsidR="00C00CAC">
        <w:rPr>
          <w:rFonts w:eastAsia="Calibri"/>
        </w:rPr>
        <w:t>.</w:t>
      </w:r>
    </w:p>
    <w:p w14:paraId="0E9B27AD" w14:textId="4F514A09" w:rsidR="00C00CAC" w:rsidRDefault="00C00CAC" w:rsidP="00D6127D">
      <w:pPr>
        <w:pStyle w:val="ListParagraph"/>
        <w:rPr>
          <w:rFonts w:eastAsia="Calibri"/>
        </w:rPr>
      </w:pPr>
      <w:r>
        <w:rPr>
          <w:rFonts w:eastAsia="Calibri"/>
        </w:rPr>
        <w:t xml:space="preserve">BlueWave immediately started searching for a solution </w:t>
      </w:r>
      <w:r w:rsidR="00281D6C">
        <w:rPr>
          <w:rFonts w:eastAsia="Calibri"/>
        </w:rPr>
        <w:t>how to acquire and assure sufficient bandwidth in order to provide to the end customer the QoS specified in the Service Agreements.</w:t>
      </w:r>
    </w:p>
    <w:p w14:paraId="292E90FD" w14:textId="2C14B106" w:rsidR="00D6127D" w:rsidRDefault="00C00CAC" w:rsidP="00D6127D">
      <w:pPr>
        <w:pStyle w:val="ListParagraph"/>
        <w:rPr>
          <w:rFonts w:eastAsia="Calibri"/>
        </w:rPr>
      </w:pPr>
      <w:r>
        <w:rPr>
          <w:rFonts w:eastAsia="Calibri"/>
        </w:rPr>
        <w:t xml:space="preserve"> </w:t>
      </w:r>
      <w:r w:rsidR="00570C31">
        <w:rPr>
          <w:rFonts w:eastAsia="Calibri"/>
        </w:rPr>
        <w:t xml:space="preserve">    </w:t>
      </w:r>
    </w:p>
    <w:p w14:paraId="7034B2C5" w14:textId="23BAF602" w:rsidR="001912FB" w:rsidRDefault="00281D6C" w:rsidP="0029141C">
      <w:pPr>
        <w:pStyle w:val="ListParagraph"/>
        <w:numPr>
          <w:ilvl w:val="0"/>
          <w:numId w:val="5"/>
        </w:numPr>
        <w:rPr>
          <w:rFonts w:eastAsia="Calibri"/>
        </w:rPr>
      </w:pPr>
      <w:r>
        <w:rPr>
          <w:rFonts w:eastAsia="Calibri"/>
        </w:rPr>
        <w:t xml:space="preserve">GreenWave is a mobile network operator offering services on the tropical Green Island. Green Island is making part of the Key Kingdom with the mainland 5000km away. The island is connected to the mainland </w:t>
      </w:r>
      <w:r w:rsidR="0029141C">
        <w:rPr>
          <w:rFonts w:eastAsia="Calibri"/>
        </w:rPr>
        <w:t>through submarine cables placed 60 years ago. Capacity of the submarine cables placed long ago is lower than the current needs on the island. Government of the Green Island does not have sufficient means to lay a new set of submarine cables in order to increase data speeds on the island. Green Wave is investigating possibilities on how to increase the speed of the broadband backhaul in order to be able to provide mobile broadband data and video services that are in high demand by the existing customers.</w:t>
      </w:r>
      <w:r w:rsidR="001912FB" w:rsidRPr="0029141C">
        <w:rPr>
          <w:rFonts w:eastAsia="Calibri"/>
        </w:rPr>
        <w:t xml:space="preserve">  </w:t>
      </w:r>
      <w:bookmarkStart w:id="4" w:name="_Toc355779205"/>
      <w:bookmarkStart w:id="5" w:name="_Toc354586743"/>
      <w:bookmarkStart w:id="6" w:name="_Toc354590102"/>
      <w:bookmarkEnd w:id="4"/>
      <w:bookmarkEnd w:id="5"/>
      <w:bookmarkEnd w:id="6"/>
      <w:r w:rsidR="008E2564">
        <w:rPr>
          <w:rFonts w:eastAsia="Calibri"/>
        </w:rPr>
        <w:t>,</w:t>
      </w:r>
    </w:p>
    <w:p w14:paraId="7D5635A0" w14:textId="77777777" w:rsidR="008E2564" w:rsidRPr="0029141C" w:rsidRDefault="008E2564" w:rsidP="008E2564">
      <w:pPr>
        <w:pStyle w:val="ListParagraph"/>
        <w:rPr>
          <w:rFonts w:eastAsia="Calibri"/>
        </w:rPr>
      </w:pPr>
    </w:p>
    <w:p w14:paraId="30BB1386" w14:textId="77777777" w:rsidR="001912FB" w:rsidRPr="000D6532" w:rsidRDefault="001912FB" w:rsidP="001912FB">
      <w:pPr>
        <w:pStyle w:val="Heading3"/>
      </w:pPr>
      <w:bookmarkStart w:id="7" w:name="_Toc355779206"/>
      <w:bookmarkStart w:id="8" w:name="_Toc354586744"/>
      <w:bookmarkStart w:id="9" w:name="_Toc354590103"/>
      <w:bookmarkEnd w:id="7"/>
      <w:bookmarkEnd w:id="8"/>
      <w:bookmarkEnd w:id="9"/>
      <w:r>
        <w:t>5.</w:t>
      </w:r>
      <w:r w:rsidRPr="000D6532">
        <w:t>x.3</w:t>
      </w:r>
      <w:r w:rsidRPr="000D6532">
        <w:tab/>
        <w:t>Service Flows</w:t>
      </w:r>
    </w:p>
    <w:p w14:paraId="6AC5076E" w14:textId="7C9209A4" w:rsidR="008E2564" w:rsidRDefault="00BC6C19" w:rsidP="001912FB">
      <w:pPr>
        <w:rPr>
          <w:rFonts w:eastAsia="Calibri"/>
        </w:rPr>
      </w:pPr>
      <w:r>
        <w:rPr>
          <w:rFonts w:eastAsia="Calibri"/>
        </w:rPr>
        <w:t xml:space="preserve">Alice is </w:t>
      </w:r>
      <w:r w:rsidR="002A7761">
        <w:rPr>
          <w:rFonts w:eastAsia="Calibri"/>
        </w:rPr>
        <w:t xml:space="preserve">in a taxi bringing her to the local sea port. She is </w:t>
      </w:r>
      <w:r>
        <w:rPr>
          <w:rFonts w:eastAsia="Calibri"/>
        </w:rPr>
        <w:t xml:space="preserve">verifying the </w:t>
      </w:r>
      <w:r w:rsidR="002A7761">
        <w:rPr>
          <w:rFonts w:eastAsia="Calibri"/>
        </w:rPr>
        <w:t xml:space="preserve">latest news on her mobile phone and subsequently watches the latest episode of her favourite soap opera. Alice is using her broadband connectivity she is </w:t>
      </w:r>
      <w:r w:rsidR="002A7761">
        <w:rPr>
          <w:rFonts w:eastAsia="Calibri"/>
        </w:rPr>
        <w:lastRenderedPageBreak/>
        <w:t xml:space="preserve">acquiring through a subscription with Green Wave. Green Wave is a mobile network operator providing voice and broadband data/video services in the Key Kingdom and its overseas territories. Alice arrives in the harbour and boards the cruise ship with the destination Green Island. She is looking forward having some rest on-board the ship before enjoying the tropical Green Island. During the voyage Alice makes use of WiFi connectivity provided on the ship. After a few days Alice arrives to Green Island. She </w:t>
      </w:r>
      <w:r w:rsidR="000F02EC">
        <w:rPr>
          <w:rFonts w:eastAsia="Calibri"/>
        </w:rPr>
        <w:t xml:space="preserve">disembarks the cruise </w:t>
      </w:r>
      <w:r>
        <w:rPr>
          <w:rFonts w:eastAsia="Calibri"/>
        </w:rPr>
        <w:t xml:space="preserve">ship </w:t>
      </w:r>
      <w:r w:rsidR="000F02EC">
        <w:rPr>
          <w:rFonts w:eastAsia="Calibri"/>
        </w:rPr>
        <w:t>and goes for an excursion to the Paradise Waterfalls. While on the island Alice us</w:t>
      </w:r>
      <w:r w:rsidR="00EA6EB4">
        <w:rPr>
          <w:rFonts w:eastAsia="Calibri"/>
        </w:rPr>
        <w:t>es</w:t>
      </w:r>
      <w:r w:rsidR="000F02EC">
        <w:rPr>
          <w:rFonts w:eastAsia="Calibri"/>
        </w:rPr>
        <w:t xml:space="preserve"> </w:t>
      </w:r>
      <w:r w:rsidR="00A5320C">
        <w:rPr>
          <w:rFonts w:eastAsia="Calibri"/>
        </w:rPr>
        <w:t>broadband connectivity provided by the GreenWave. She is sharing the</w:t>
      </w:r>
      <w:r w:rsidR="00EA6EB4">
        <w:rPr>
          <w:rFonts w:eastAsia="Calibri"/>
        </w:rPr>
        <w:t xml:space="preserve"> </w:t>
      </w:r>
      <w:r w:rsidR="00A5320C">
        <w:rPr>
          <w:rFonts w:eastAsia="Calibri"/>
        </w:rPr>
        <w:t xml:space="preserve"> beauties of the island </w:t>
      </w:r>
      <w:r w:rsidR="00EA6EB4">
        <w:rPr>
          <w:rFonts w:eastAsia="Calibri"/>
        </w:rPr>
        <w:t xml:space="preserve">by sending to her friends live recordings during </w:t>
      </w:r>
      <w:r w:rsidR="000F02EC">
        <w:rPr>
          <w:rFonts w:eastAsia="Calibri"/>
        </w:rPr>
        <w:t xml:space="preserve">her </w:t>
      </w:r>
      <w:r w:rsidR="00EA6EB4">
        <w:rPr>
          <w:rFonts w:eastAsia="Calibri"/>
        </w:rPr>
        <w:t>excursions.</w:t>
      </w:r>
    </w:p>
    <w:p w14:paraId="13E8BB26" w14:textId="4603D7B8" w:rsidR="001912FB" w:rsidRDefault="001912FB" w:rsidP="001912FB">
      <w:pPr>
        <w:rPr>
          <w:rFonts w:eastAsia="Calibri"/>
        </w:rPr>
      </w:pPr>
      <w:r w:rsidRPr="00AC7700">
        <w:rPr>
          <w:rFonts w:eastAsia="Calibri"/>
        </w:rPr>
        <w:t>A satellite operator SAOP having G</w:t>
      </w:r>
      <w:r w:rsidR="00991695">
        <w:rPr>
          <w:rFonts w:eastAsia="Calibri"/>
        </w:rPr>
        <w:t>E</w:t>
      </w:r>
      <w:r w:rsidRPr="00AC7700">
        <w:rPr>
          <w:rFonts w:eastAsia="Calibri"/>
        </w:rPr>
        <w:t xml:space="preserve">O and NGSO satellites in its satellite fleet offers </w:t>
      </w:r>
      <w:r w:rsidR="00AD67F5">
        <w:rPr>
          <w:rFonts w:eastAsia="Calibri"/>
        </w:rPr>
        <w:t xml:space="preserve">broadband satellite </w:t>
      </w:r>
      <w:r w:rsidR="006F6AEE">
        <w:rPr>
          <w:rFonts w:eastAsia="Calibri"/>
        </w:rPr>
        <w:t>access</w:t>
      </w:r>
      <w:r w:rsidRPr="00AC7700">
        <w:rPr>
          <w:rFonts w:eastAsia="Calibri"/>
        </w:rPr>
        <w:t xml:space="preserve"> connectivity solutions</w:t>
      </w:r>
      <w:r w:rsidR="00AD67F5">
        <w:rPr>
          <w:rFonts w:eastAsia="Calibri"/>
        </w:rPr>
        <w:t>.</w:t>
      </w:r>
      <w:r w:rsidRPr="00AC7700">
        <w:rPr>
          <w:rFonts w:eastAsia="Calibri"/>
        </w:rPr>
        <w:t xml:space="preserve"> SAOP offers cost efficient solution</w:t>
      </w:r>
      <w:r w:rsidR="00AD67F5">
        <w:rPr>
          <w:rFonts w:eastAsia="Calibri"/>
        </w:rPr>
        <w:t xml:space="preserve">s on the pay-as-you-go basis. </w:t>
      </w:r>
      <w:r w:rsidR="00434030">
        <w:rPr>
          <w:rFonts w:eastAsia="Calibri"/>
        </w:rPr>
        <w:t xml:space="preserve">The government of the Green Island has insights in the planned visits of the cruise ships in the coming 12 months. Green Wave acquires this information from the local government and uses this information to assure sufficient </w:t>
      </w:r>
      <w:r w:rsidR="006F6AEE">
        <w:rPr>
          <w:rFonts w:eastAsia="Calibri"/>
        </w:rPr>
        <w:t xml:space="preserve">network </w:t>
      </w:r>
      <w:r w:rsidR="00434030">
        <w:rPr>
          <w:rFonts w:eastAsia="Calibri"/>
        </w:rPr>
        <w:t xml:space="preserve">capacity to provide high speed connectivity to the inhabitants of the island as well as to the visiting tourists. As the submarine backbone has limited capacity Green Wave makes agreements with SAOP that will provide additional capacity through its GEO and NGSO satellite </w:t>
      </w:r>
      <w:r w:rsidR="006F6AEE">
        <w:rPr>
          <w:rFonts w:eastAsia="Calibri"/>
        </w:rPr>
        <w:t>access</w:t>
      </w:r>
      <w:r w:rsidR="00434030">
        <w:rPr>
          <w:rFonts w:eastAsia="Calibri"/>
        </w:rPr>
        <w:t>.</w:t>
      </w:r>
    </w:p>
    <w:p w14:paraId="23B0C9CA" w14:textId="13E1BB89" w:rsidR="001912FB" w:rsidRDefault="00434030" w:rsidP="001912FB">
      <w:pPr>
        <w:rPr>
          <w:rFonts w:eastAsia="Calibri"/>
        </w:rPr>
      </w:pPr>
      <w:r>
        <w:rPr>
          <w:rFonts w:eastAsia="Calibri"/>
        </w:rPr>
        <w:t xml:space="preserve">The overall concept Green Wave is using represents a combination of terrestrial </w:t>
      </w:r>
      <w:r w:rsidR="00317886">
        <w:rPr>
          <w:rFonts w:eastAsia="Calibri"/>
        </w:rPr>
        <w:t xml:space="preserve">radio access </w:t>
      </w:r>
      <w:r>
        <w:rPr>
          <w:rFonts w:eastAsia="Calibri"/>
        </w:rPr>
        <w:t>(</w:t>
      </w:r>
      <w:r w:rsidR="00317886">
        <w:rPr>
          <w:rFonts w:eastAsia="Calibri"/>
        </w:rPr>
        <w:t xml:space="preserve">provided via </w:t>
      </w:r>
      <w:r>
        <w:rPr>
          <w:rFonts w:eastAsia="Calibri"/>
        </w:rPr>
        <w:t xml:space="preserve">submarine cables) and satellite (multi-orbit) </w:t>
      </w:r>
      <w:r w:rsidR="00317886">
        <w:rPr>
          <w:rFonts w:eastAsia="Calibri"/>
        </w:rPr>
        <w:t>satellite access</w:t>
      </w:r>
      <w:r>
        <w:rPr>
          <w:rFonts w:eastAsia="Calibri"/>
        </w:rPr>
        <w:t xml:space="preserve">. In order to minimize costs Green Wave needs to optimally match network traffic types (messages, data, photos, video, latency tolerant and delay sensitive) with the </w:t>
      </w:r>
      <w:r w:rsidR="00F5493E">
        <w:rPr>
          <w:rFonts w:eastAsia="Calibri"/>
        </w:rPr>
        <w:t>capabilities of each</w:t>
      </w:r>
      <w:r w:rsidR="00317886">
        <w:rPr>
          <w:rFonts w:eastAsia="Calibri"/>
        </w:rPr>
        <w:t xml:space="preserve"> access</w:t>
      </w:r>
      <w:r>
        <w:rPr>
          <w:rFonts w:eastAsia="Calibri"/>
        </w:rPr>
        <w:t xml:space="preserve"> </w:t>
      </w:r>
      <w:r w:rsidR="00F5493E">
        <w:rPr>
          <w:rFonts w:eastAsia="Calibri"/>
        </w:rPr>
        <w:t xml:space="preserve">link (terrestrial; GEO and NGSO satellite). </w:t>
      </w:r>
    </w:p>
    <w:p w14:paraId="503A07D3" w14:textId="77777777" w:rsidR="001912FB" w:rsidRPr="000D6532" w:rsidRDefault="001912FB" w:rsidP="001912FB">
      <w:pPr>
        <w:pStyle w:val="Heading3"/>
      </w:pPr>
      <w:bookmarkStart w:id="10" w:name="_Toc355779207"/>
      <w:bookmarkStart w:id="11" w:name="_Toc354586745"/>
      <w:bookmarkStart w:id="12" w:name="_Toc354590104"/>
      <w:bookmarkEnd w:id="10"/>
      <w:bookmarkEnd w:id="11"/>
      <w:bookmarkEnd w:id="12"/>
      <w:r>
        <w:t>5.</w:t>
      </w:r>
      <w:r w:rsidRPr="000D6532">
        <w:t>x.4</w:t>
      </w:r>
      <w:r w:rsidRPr="000D6532">
        <w:tab/>
        <w:t>Post-conditions</w:t>
      </w:r>
    </w:p>
    <w:p w14:paraId="5D4B0164" w14:textId="55E43B2E" w:rsidR="001912FB" w:rsidRPr="000D6532" w:rsidRDefault="00F5493E" w:rsidP="001912FB">
      <w:pPr>
        <w:rPr>
          <w:rFonts w:eastAsia="Calibri"/>
        </w:rPr>
      </w:pPr>
      <w:r>
        <w:rPr>
          <w:rFonts w:eastAsia="Calibri"/>
        </w:rPr>
        <w:t xml:space="preserve">Green Wave is capable of offering high quality </w:t>
      </w:r>
      <w:r w:rsidR="001912FB">
        <w:rPr>
          <w:rFonts w:eastAsia="Calibri"/>
        </w:rPr>
        <w:t xml:space="preserve">services in a cost efficient manner. </w:t>
      </w:r>
      <w:r>
        <w:rPr>
          <w:rFonts w:eastAsia="Calibri"/>
        </w:rPr>
        <w:t>Green Wave</w:t>
      </w:r>
      <w:r w:rsidR="001912FB">
        <w:rPr>
          <w:rFonts w:eastAsia="Calibri"/>
        </w:rPr>
        <w:t xml:space="preserve"> is able to provide wide range of services (latency sensitive, latency tolerant, high data rate and high reliability) by simultaneously exploiting </w:t>
      </w:r>
      <w:r>
        <w:rPr>
          <w:rFonts w:eastAsia="Calibri"/>
        </w:rPr>
        <w:t>terrestrial and</w:t>
      </w:r>
      <w:r w:rsidR="00317886">
        <w:rPr>
          <w:rFonts w:eastAsia="Calibri"/>
        </w:rPr>
        <w:t xml:space="preserve"> at least two</w:t>
      </w:r>
      <w:r>
        <w:rPr>
          <w:rFonts w:eastAsia="Calibri"/>
        </w:rPr>
        <w:t xml:space="preserve"> multi-orbit </w:t>
      </w:r>
      <w:r w:rsidR="001912FB">
        <w:rPr>
          <w:rFonts w:eastAsia="Calibri"/>
        </w:rPr>
        <w:t xml:space="preserve">satellite </w:t>
      </w:r>
      <w:r w:rsidR="00317886">
        <w:rPr>
          <w:rFonts w:eastAsia="Calibri"/>
        </w:rPr>
        <w:t>access</w:t>
      </w:r>
      <w:r w:rsidR="001912FB">
        <w:rPr>
          <w:rFonts w:eastAsia="Calibri"/>
        </w:rPr>
        <w:t xml:space="preserve"> paths.</w:t>
      </w:r>
    </w:p>
    <w:p w14:paraId="21814E12" w14:textId="77777777" w:rsidR="001912FB" w:rsidRPr="000D6532" w:rsidRDefault="001912FB" w:rsidP="001912FB">
      <w:pPr>
        <w:pStyle w:val="Heading3"/>
      </w:pPr>
      <w:bookmarkStart w:id="13" w:name="_Toc355779209"/>
      <w:bookmarkStart w:id="14" w:name="_Toc354586747"/>
      <w:bookmarkStart w:id="15" w:name="_Toc354590106"/>
      <w:bookmarkEnd w:id="13"/>
      <w:bookmarkEnd w:id="14"/>
      <w:bookmarkEnd w:id="15"/>
      <w:r>
        <w:t>5.</w:t>
      </w:r>
      <w:r w:rsidRPr="000D6532">
        <w:t>x.5</w:t>
      </w:r>
      <w:r w:rsidRPr="000D6532">
        <w:tab/>
      </w:r>
      <w:r>
        <w:t>Existing</w:t>
      </w:r>
      <w:r w:rsidRPr="000D6532">
        <w:t xml:space="preserve"> </w:t>
      </w:r>
      <w:r>
        <w:t>features partly or fully covering the use case functionality</w:t>
      </w:r>
    </w:p>
    <w:p w14:paraId="789CBBDD" w14:textId="77777777" w:rsidR="001912FB" w:rsidRDefault="001912FB" w:rsidP="001912FB">
      <w:pPr>
        <w:rPr>
          <w:rFonts w:eastAsia="Calibri"/>
        </w:rPr>
      </w:pPr>
      <w:r>
        <w:t xml:space="preserve">3GPP TS 22.261 [2] specifies the requirements for satellite backhauling i.e. </w:t>
      </w:r>
      <w:r>
        <w:rPr>
          <w:rFonts w:eastAsia="Calibri"/>
        </w:rPr>
        <w:t>that t</w:t>
      </w:r>
      <w:r w:rsidRPr="00EA47B5">
        <w:rPr>
          <w:rFonts w:eastAsia="Calibri"/>
        </w:rPr>
        <w:t>he 5G system shall support a mechanism to determine suitable QoS parameters for traffic over a satellite backhaul, based e.g. on the latency and bandwidth of the specific backhaul</w:t>
      </w:r>
      <w:r>
        <w:rPr>
          <w:rFonts w:eastAsia="Calibri"/>
        </w:rPr>
        <w:t xml:space="preserve">. </w:t>
      </w:r>
    </w:p>
    <w:p w14:paraId="2FDFF763" w14:textId="77777777" w:rsidR="001912FB" w:rsidRDefault="001912FB" w:rsidP="001912FB">
      <w:r>
        <w:t>3GPP TS 22.261 [2] specifies the requirement that t</w:t>
      </w:r>
      <w:r w:rsidRPr="00861C0B">
        <w:t>he 5G system shall be able to support mechanisms to differentiate charging information for traffic carried over satellite backhaul</w:t>
      </w:r>
      <w:r w:rsidRPr="00861C0B">
        <w:rPr>
          <w:rFonts w:hint="eastAsia"/>
        </w:rPr>
        <w:t>.</w:t>
      </w:r>
    </w:p>
    <w:p w14:paraId="34132C5C" w14:textId="77777777" w:rsidR="00317886" w:rsidRPr="005412A6" w:rsidRDefault="00317886" w:rsidP="00317886">
      <w:r w:rsidRPr="00046FEF">
        <w:t xml:space="preserve">3GPP TS 22.261 [2] specifies </w:t>
      </w:r>
      <w:r w:rsidRPr="005412A6">
        <w:t>the requirement that the 5G system shall be able to support mobile base station relays using 3GPP satellite NG-RAN (</w:t>
      </w:r>
      <w:r w:rsidRPr="005412A6">
        <w:rPr>
          <w:lang w:eastAsia="zh-CN"/>
        </w:rPr>
        <w:t xml:space="preserve">NR </w:t>
      </w:r>
      <w:r w:rsidRPr="005412A6">
        <w:rPr>
          <w:rFonts w:hint="eastAsia"/>
          <w:lang w:eastAsia="zh-CN"/>
        </w:rPr>
        <w:t>satellite</w:t>
      </w:r>
      <w:r w:rsidRPr="005412A6">
        <w:rPr>
          <w:lang w:eastAsia="zh-CN"/>
        </w:rPr>
        <w:t xml:space="preserve"> access</w:t>
      </w:r>
      <w:r w:rsidRPr="005412A6">
        <w:t>)</w:t>
      </w:r>
      <w:r w:rsidRPr="005412A6">
        <w:rPr>
          <w:rFonts w:hint="eastAsia"/>
        </w:rPr>
        <w:t>.</w:t>
      </w:r>
    </w:p>
    <w:p w14:paraId="0B4EEB8C" w14:textId="3BE0066B" w:rsidR="00317886" w:rsidRPr="00194979" w:rsidRDefault="00317886" w:rsidP="001912FB">
      <w:r w:rsidRPr="005412A6">
        <w:t>3GPP TS 22.261 [2] specifies the requirement that the 5G system</w:t>
      </w:r>
      <w:r w:rsidRPr="005412A6">
        <w:rPr>
          <w:lang w:eastAsia="zh-CN"/>
        </w:rPr>
        <w:t xml:space="preserve"> shall be able to support mobile base station relays accessing to 5GC via NR </w:t>
      </w:r>
      <w:r w:rsidRPr="005412A6">
        <w:rPr>
          <w:rFonts w:hint="eastAsia"/>
          <w:lang w:eastAsia="zh-CN"/>
        </w:rPr>
        <w:t>satellite</w:t>
      </w:r>
      <w:r w:rsidRPr="005412A6">
        <w:rPr>
          <w:lang w:eastAsia="zh-CN"/>
        </w:rPr>
        <w:t xml:space="preserve"> access and NR terrestrial access simultaneously</w:t>
      </w:r>
      <w:r>
        <w:rPr>
          <w:lang w:eastAsia="zh-CN"/>
        </w:rPr>
        <w:t>.</w:t>
      </w:r>
    </w:p>
    <w:p w14:paraId="3E224C3C" w14:textId="407DDB2D" w:rsidR="001912FB" w:rsidRPr="000D6532" w:rsidRDefault="001912FB" w:rsidP="001912FB">
      <w:pPr>
        <w:rPr>
          <w:rFonts w:eastAsia="Calibri"/>
        </w:rPr>
      </w:pPr>
      <w:r>
        <w:rPr>
          <w:rFonts w:eastAsia="Calibri"/>
        </w:rPr>
        <w:t xml:space="preserve">The above listed requirement are focused on usage of </w:t>
      </w:r>
      <w:r w:rsidR="00317886">
        <w:rPr>
          <w:rFonts w:eastAsia="Calibri"/>
        </w:rPr>
        <w:t xml:space="preserve">connectivity through a </w:t>
      </w:r>
      <w:r>
        <w:rPr>
          <w:rFonts w:eastAsia="Calibri"/>
        </w:rPr>
        <w:t xml:space="preserve">single satellite orbit. The cases of possible simultaneous usage of </w:t>
      </w:r>
      <w:r w:rsidR="00317886">
        <w:rPr>
          <w:rFonts w:eastAsia="Calibri"/>
        </w:rPr>
        <w:t xml:space="preserve">at least two </w:t>
      </w:r>
      <w:r>
        <w:rPr>
          <w:rFonts w:eastAsia="Calibri"/>
        </w:rPr>
        <w:t xml:space="preserve">multi-orbit satellite </w:t>
      </w:r>
      <w:r w:rsidR="00317886">
        <w:rPr>
          <w:rFonts w:eastAsia="Calibri"/>
        </w:rPr>
        <w:t>access paths in combination</w:t>
      </w:r>
      <w:r w:rsidR="00F5493E">
        <w:rPr>
          <w:rFonts w:eastAsia="Calibri"/>
        </w:rPr>
        <w:t xml:space="preserve"> with terrestrial </w:t>
      </w:r>
      <w:r w:rsidR="00317886">
        <w:rPr>
          <w:rFonts w:eastAsia="Calibri"/>
        </w:rPr>
        <w:t xml:space="preserve">access to connect MBSR and 5GC </w:t>
      </w:r>
      <w:r>
        <w:rPr>
          <w:rFonts w:eastAsia="Calibri"/>
        </w:rPr>
        <w:t>is not explicitly considered</w:t>
      </w:r>
      <w:r w:rsidR="00317886">
        <w:rPr>
          <w:rFonts w:eastAsia="Calibri"/>
        </w:rPr>
        <w:t>.</w:t>
      </w:r>
    </w:p>
    <w:p w14:paraId="44D36746" w14:textId="77777777" w:rsidR="001912FB" w:rsidRPr="000D6532" w:rsidRDefault="001912FB" w:rsidP="001912FB">
      <w:pPr>
        <w:pStyle w:val="Heading3"/>
      </w:pPr>
      <w:r>
        <w:t>5.</w:t>
      </w:r>
      <w:r w:rsidRPr="000D6532">
        <w:t>x.6</w:t>
      </w:r>
      <w:r w:rsidRPr="000D6532">
        <w:tab/>
      </w:r>
      <w:r>
        <w:t>Potential</w:t>
      </w:r>
      <w:r w:rsidRPr="000D6532">
        <w:t xml:space="preserve"> </w:t>
      </w:r>
      <w:r>
        <w:t xml:space="preserve">New </w:t>
      </w:r>
      <w:r w:rsidRPr="000D6532">
        <w:t>Requirements</w:t>
      </w:r>
      <w:r>
        <w:t xml:space="preserve"> needed to support the use case</w:t>
      </w:r>
    </w:p>
    <w:p w14:paraId="7D2DBB39" w14:textId="260B1337" w:rsidR="001912FB" w:rsidRDefault="001912FB" w:rsidP="001912FB">
      <w:pPr>
        <w:rPr>
          <w:lang w:val="en-US"/>
        </w:rPr>
      </w:pPr>
      <w:bookmarkStart w:id="16" w:name="_Hlk110938946"/>
      <w:r w:rsidRPr="00ED240D">
        <w:rPr>
          <w:lang w:val="en-US"/>
        </w:rPr>
        <w:t>[PR 5.</w:t>
      </w:r>
      <w:r w:rsidRPr="00ED240D">
        <w:rPr>
          <w:lang w:val="en-US" w:eastAsia="zh-CN"/>
        </w:rPr>
        <w:t>x</w:t>
      </w:r>
      <w:r w:rsidRPr="00ED240D">
        <w:rPr>
          <w:lang w:val="en-US"/>
        </w:rPr>
        <w:t>.6-001] The 5G</w:t>
      </w:r>
      <w:r w:rsidRPr="00ED240D">
        <w:rPr>
          <w:sz w:val="22"/>
          <w:szCs w:val="22"/>
          <w:lang w:val="en-US" w:eastAsia="zh-CN"/>
        </w:rPr>
        <w:t xml:space="preserve"> </w:t>
      </w:r>
      <w:r w:rsidRPr="00ED240D">
        <w:rPr>
          <w:lang w:val="en-US"/>
        </w:rPr>
        <w:t xml:space="preserve">system </w:t>
      </w:r>
      <w:r w:rsidR="00194979">
        <w:rPr>
          <w:lang w:val="en-US"/>
        </w:rPr>
        <w:t xml:space="preserve">shall support connectivity between a mobile base station relay (MBSR) and the 5G Core through </w:t>
      </w:r>
      <w:r w:rsidR="00CB6B46">
        <w:rPr>
          <w:lang w:val="en-US"/>
        </w:rPr>
        <w:t xml:space="preserve">simultaneously </w:t>
      </w:r>
      <w:r w:rsidR="00BF0EE7">
        <w:rPr>
          <w:lang w:val="en-US"/>
        </w:rPr>
        <w:t>using</w:t>
      </w:r>
      <w:r w:rsidR="00BF0EE7" w:rsidRPr="001912FB">
        <w:rPr>
          <w:lang w:val="en-US"/>
        </w:rPr>
        <w:t xml:space="preserve"> </w:t>
      </w:r>
      <w:r w:rsidR="00CB6B46">
        <w:rPr>
          <w:lang w:val="en-US"/>
        </w:rPr>
        <w:t xml:space="preserve">terrestrial and </w:t>
      </w:r>
      <w:r w:rsidR="00194979">
        <w:rPr>
          <w:lang w:val="en-US"/>
        </w:rPr>
        <w:t xml:space="preserve">at least two </w:t>
      </w:r>
      <w:r w:rsidRPr="001912FB">
        <w:rPr>
          <w:lang w:val="en-US"/>
        </w:rPr>
        <w:t xml:space="preserve">multi orbit satellite </w:t>
      </w:r>
      <w:r w:rsidR="00194979">
        <w:rPr>
          <w:lang w:val="en-US"/>
        </w:rPr>
        <w:t xml:space="preserve">accesses </w:t>
      </w:r>
      <w:r w:rsidRPr="001912FB">
        <w:rPr>
          <w:lang w:val="en-US"/>
        </w:rPr>
        <w:t>tak</w:t>
      </w:r>
      <w:r w:rsidR="00194979">
        <w:rPr>
          <w:lang w:val="en-US"/>
        </w:rPr>
        <w:t>ing</w:t>
      </w:r>
      <w:r w:rsidRPr="001912FB">
        <w:rPr>
          <w:lang w:val="en-US"/>
        </w:rPr>
        <w:t xml:space="preserve"> into account the respective capabilities (e.g., latency, data rate) </w:t>
      </w:r>
      <w:r w:rsidR="00D56266">
        <w:rPr>
          <w:lang w:val="en-US"/>
        </w:rPr>
        <w:t xml:space="preserve">and availability </w:t>
      </w:r>
      <w:r w:rsidRPr="001912FB">
        <w:rPr>
          <w:lang w:val="en-US"/>
        </w:rPr>
        <w:t xml:space="preserve">of the different satellite </w:t>
      </w:r>
      <w:r w:rsidR="00BF0EE7">
        <w:rPr>
          <w:lang w:val="en-US"/>
        </w:rPr>
        <w:t>access</w:t>
      </w:r>
      <w:r w:rsidRPr="001912FB">
        <w:rPr>
          <w:lang w:val="en-US"/>
        </w:rPr>
        <w:t xml:space="preserve"> (e.g.</w:t>
      </w:r>
      <w:r w:rsidR="00B26E19">
        <w:rPr>
          <w:lang w:val="en-US"/>
        </w:rPr>
        <w:t>,</w:t>
      </w:r>
      <w:r w:rsidRPr="001912FB">
        <w:rPr>
          <w:lang w:val="en-US"/>
        </w:rPr>
        <w:t xml:space="preserve"> </w:t>
      </w:r>
      <w:r w:rsidR="00085FC2">
        <w:rPr>
          <w:lang w:val="en-US"/>
        </w:rPr>
        <w:t xml:space="preserve">over </w:t>
      </w:r>
      <w:r w:rsidRPr="001912FB">
        <w:rPr>
          <w:lang w:val="en-US"/>
        </w:rPr>
        <w:t>G</w:t>
      </w:r>
      <w:r w:rsidR="00CB6B46">
        <w:rPr>
          <w:lang w:val="en-US"/>
        </w:rPr>
        <w:t>E</w:t>
      </w:r>
      <w:r w:rsidRPr="001912FB">
        <w:rPr>
          <w:lang w:val="en-US"/>
        </w:rPr>
        <w:t xml:space="preserve">O, MEO, LEO) to map </w:t>
      </w:r>
      <w:r w:rsidR="00085FC2">
        <w:rPr>
          <w:lang w:val="en-US"/>
        </w:rPr>
        <w:t>the</w:t>
      </w:r>
      <w:r w:rsidRPr="001912FB">
        <w:rPr>
          <w:lang w:val="en-US"/>
        </w:rPr>
        <w:t xml:space="preserve"> traffic with </w:t>
      </w:r>
      <w:r w:rsidR="00194979">
        <w:rPr>
          <w:lang w:val="en-US"/>
        </w:rPr>
        <w:t xml:space="preserve">the </w:t>
      </w:r>
      <w:r w:rsidRPr="001912FB">
        <w:rPr>
          <w:lang w:val="en-US"/>
        </w:rPr>
        <w:t xml:space="preserve"> aggregated QoS</w:t>
      </w:r>
      <w:r w:rsidR="00194979">
        <w:rPr>
          <w:lang w:val="en-US"/>
        </w:rPr>
        <w:t xml:space="preserve"> required at the MBS</w:t>
      </w:r>
      <w:r w:rsidRPr="001912FB">
        <w:rPr>
          <w:lang w:val="en-US"/>
        </w:rPr>
        <w:t>.</w:t>
      </w:r>
    </w:p>
    <w:p w14:paraId="5D19A87A" w14:textId="3B4CAF30" w:rsidR="0009108F" w:rsidRPr="002D6143" w:rsidRDefault="001912FB" w:rsidP="0009108F">
      <w:pPr>
        <w:rPr>
          <w:lang w:val="en-US"/>
        </w:rPr>
      </w:pPr>
      <w:r w:rsidRPr="00ED240D">
        <w:rPr>
          <w:lang w:val="en-US"/>
        </w:rPr>
        <w:t>[PR 5.</w:t>
      </w:r>
      <w:r w:rsidRPr="00ED240D">
        <w:rPr>
          <w:lang w:val="en-US" w:eastAsia="zh-CN"/>
        </w:rPr>
        <w:t>x</w:t>
      </w:r>
      <w:r w:rsidRPr="00ED240D">
        <w:rPr>
          <w:lang w:val="en-US"/>
        </w:rPr>
        <w:t>.6-00</w:t>
      </w:r>
      <w:r w:rsidR="00CB6B46">
        <w:rPr>
          <w:lang w:val="en-US"/>
        </w:rPr>
        <w:t>2</w:t>
      </w:r>
      <w:r w:rsidRPr="00ED240D">
        <w:rPr>
          <w:lang w:val="en-US"/>
        </w:rPr>
        <w:t xml:space="preserve">] The 5G system shall be able to collect </w:t>
      </w:r>
      <w:r w:rsidR="00CB6B46">
        <w:rPr>
          <w:lang w:val="en-US"/>
        </w:rPr>
        <w:t xml:space="preserve">and distinguish </w:t>
      </w:r>
      <w:r w:rsidRPr="00ED240D">
        <w:rPr>
          <w:lang w:val="en-US"/>
        </w:rPr>
        <w:t xml:space="preserve">charging information </w:t>
      </w:r>
      <w:r w:rsidR="00FD0754">
        <w:rPr>
          <w:lang w:val="en-US"/>
        </w:rPr>
        <w:t xml:space="preserve">per radio access path </w:t>
      </w:r>
      <w:r w:rsidRPr="00ED240D">
        <w:rPr>
          <w:lang w:val="en-US"/>
        </w:rPr>
        <w:t>related to traffic</w:t>
      </w:r>
      <w:r w:rsidR="00194979">
        <w:rPr>
          <w:lang w:val="en-US"/>
        </w:rPr>
        <w:t xml:space="preserve"> between MBSR and 5GC</w:t>
      </w:r>
      <w:r w:rsidRPr="00ED240D">
        <w:rPr>
          <w:lang w:val="en-US"/>
        </w:rPr>
        <w:t xml:space="preserve"> </w:t>
      </w:r>
      <w:r w:rsidR="00FD0754">
        <w:rPr>
          <w:lang w:val="en-US"/>
        </w:rPr>
        <w:t xml:space="preserve">that is </w:t>
      </w:r>
      <w:r w:rsidR="00194979">
        <w:rPr>
          <w:lang w:val="en-US"/>
        </w:rPr>
        <w:t xml:space="preserve">simultaneously going </w:t>
      </w:r>
      <w:r w:rsidRPr="00ED240D">
        <w:rPr>
          <w:lang w:val="en-US"/>
        </w:rPr>
        <w:t xml:space="preserve">over </w:t>
      </w:r>
      <w:r w:rsidR="00CB6B46">
        <w:rPr>
          <w:lang w:val="en-US"/>
        </w:rPr>
        <w:t xml:space="preserve">terrestrial </w:t>
      </w:r>
      <w:r w:rsidR="00194979">
        <w:rPr>
          <w:lang w:val="en-US"/>
        </w:rPr>
        <w:t xml:space="preserve">radio access </w:t>
      </w:r>
      <w:r w:rsidR="000972E3">
        <w:rPr>
          <w:lang w:val="en-US"/>
        </w:rPr>
        <w:t xml:space="preserve">path and </w:t>
      </w:r>
      <w:r w:rsidR="00FD0754">
        <w:rPr>
          <w:lang w:val="en-US"/>
        </w:rPr>
        <w:t>multiple satellite access paths.</w:t>
      </w:r>
      <w:r w:rsidR="000972E3">
        <w:rPr>
          <w:lang w:val="en-US"/>
        </w:rPr>
        <w:t xml:space="preserve"> </w:t>
      </w:r>
      <w:bookmarkEnd w:id="16"/>
    </w:p>
    <w:p w14:paraId="0A960EFA" w14:textId="4D9833F9" w:rsidR="0009108F" w:rsidRPr="0081078A" w:rsidRDefault="00B26E19" w:rsidP="00B26E19">
      <w:pPr>
        <w:pStyle w:val="EditorsNote"/>
      </w:pPr>
      <w:bookmarkStart w:id="17" w:name="_Hlk183094065"/>
      <w:r w:rsidRPr="004F2FCB">
        <w:t xml:space="preserve">Editor’s note: </w:t>
      </w:r>
      <w:r w:rsidRPr="00B26E19">
        <w:t xml:space="preserve">whether the use of simultaneous connectivity to multi orbit satellite for MBSR is within the scope of the FS_5GSAT_Ph4 </w:t>
      </w:r>
      <w:r w:rsidRPr="004F2FCB">
        <w:t>is FFS</w:t>
      </w:r>
      <w:bookmarkEnd w:id="17"/>
    </w:p>
    <w:p w14:paraId="39C93881" w14:textId="4D92889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F285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F2853">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26124E" w14:textId="77777777" w:rsidR="00F359B1" w:rsidRDefault="00F359B1">
      <w:r>
        <w:separator/>
      </w:r>
    </w:p>
  </w:endnote>
  <w:endnote w:type="continuationSeparator" w:id="0">
    <w:p w14:paraId="004FBD18" w14:textId="77777777" w:rsidR="00F359B1" w:rsidRDefault="00F35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1B0569" w14:textId="77777777" w:rsidR="00F359B1" w:rsidRDefault="00F359B1">
      <w:r>
        <w:separator/>
      </w:r>
    </w:p>
  </w:footnote>
  <w:footnote w:type="continuationSeparator" w:id="0">
    <w:p w14:paraId="6F44E9A0" w14:textId="77777777" w:rsidR="00F359B1" w:rsidRDefault="00F35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EAB"/>
    <w:multiLevelType w:val="hybridMultilevel"/>
    <w:tmpl w:val="E556A72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F661E0B"/>
    <w:multiLevelType w:val="hybridMultilevel"/>
    <w:tmpl w:val="9FD66AC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741443960">
    <w:abstractNumId w:val="3"/>
  </w:num>
  <w:num w:numId="6" w16cid:durableId="20237010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4CD"/>
    <w:rsid w:val="00037089"/>
    <w:rsid w:val="00040095"/>
    <w:rsid w:val="00051834"/>
    <w:rsid w:val="00054A22"/>
    <w:rsid w:val="00062023"/>
    <w:rsid w:val="000655A6"/>
    <w:rsid w:val="00080512"/>
    <w:rsid w:val="00085FC2"/>
    <w:rsid w:val="0009108F"/>
    <w:rsid w:val="000972E3"/>
    <w:rsid w:val="000C3D71"/>
    <w:rsid w:val="000C47C3"/>
    <w:rsid w:val="000D58AB"/>
    <w:rsid w:val="000E37E4"/>
    <w:rsid w:val="000E56A0"/>
    <w:rsid w:val="000F02EC"/>
    <w:rsid w:val="000F4BBB"/>
    <w:rsid w:val="00100800"/>
    <w:rsid w:val="00133525"/>
    <w:rsid w:val="001912FB"/>
    <w:rsid w:val="00194979"/>
    <w:rsid w:val="001A4C42"/>
    <w:rsid w:val="001A7420"/>
    <w:rsid w:val="001B6637"/>
    <w:rsid w:val="001C1BD6"/>
    <w:rsid w:val="001C21C3"/>
    <w:rsid w:val="001D02C2"/>
    <w:rsid w:val="001E42F6"/>
    <w:rsid w:val="001E77B7"/>
    <w:rsid w:val="001F0C1D"/>
    <w:rsid w:val="001F1132"/>
    <w:rsid w:val="001F124A"/>
    <w:rsid w:val="001F168B"/>
    <w:rsid w:val="00206691"/>
    <w:rsid w:val="0021455B"/>
    <w:rsid w:val="00224099"/>
    <w:rsid w:val="0023172C"/>
    <w:rsid w:val="002347A2"/>
    <w:rsid w:val="00245150"/>
    <w:rsid w:val="00266FE3"/>
    <w:rsid w:val="002675F0"/>
    <w:rsid w:val="002760EE"/>
    <w:rsid w:val="00281D6C"/>
    <w:rsid w:val="002848D4"/>
    <w:rsid w:val="0029141C"/>
    <w:rsid w:val="002A7557"/>
    <w:rsid w:val="002A7761"/>
    <w:rsid w:val="002B6084"/>
    <w:rsid w:val="002B6339"/>
    <w:rsid w:val="002C5C12"/>
    <w:rsid w:val="002D6143"/>
    <w:rsid w:val="002E00EE"/>
    <w:rsid w:val="002F1787"/>
    <w:rsid w:val="002F5DBF"/>
    <w:rsid w:val="003172DC"/>
    <w:rsid w:val="00317886"/>
    <w:rsid w:val="0035462D"/>
    <w:rsid w:val="00356555"/>
    <w:rsid w:val="003765B8"/>
    <w:rsid w:val="003A45F8"/>
    <w:rsid w:val="003B27E1"/>
    <w:rsid w:val="003C3971"/>
    <w:rsid w:val="003D22EB"/>
    <w:rsid w:val="00423334"/>
    <w:rsid w:val="0043143B"/>
    <w:rsid w:val="00434030"/>
    <w:rsid w:val="004345EC"/>
    <w:rsid w:val="00437304"/>
    <w:rsid w:val="00437FD8"/>
    <w:rsid w:val="00441B69"/>
    <w:rsid w:val="0045548C"/>
    <w:rsid w:val="00461DBF"/>
    <w:rsid w:val="00465515"/>
    <w:rsid w:val="00484327"/>
    <w:rsid w:val="0049751D"/>
    <w:rsid w:val="004B0CA0"/>
    <w:rsid w:val="004C30AC"/>
    <w:rsid w:val="004C67E4"/>
    <w:rsid w:val="004C734E"/>
    <w:rsid w:val="004D3578"/>
    <w:rsid w:val="004E213A"/>
    <w:rsid w:val="004F0988"/>
    <w:rsid w:val="004F3340"/>
    <w:rsid w:val="0053388B"/>
    <w:rsid w:val="00534971"/>
    <w:rsid w:val="00535773"/>
    <w:rsid w:val="00537DE2"/>
    <w:rsid w:val="00543E6C"/>
    <w:rsid w:val="00547A87"/>
    <w:rsid w:val="00563E0C"/>
    <w:rsid w:val="00565087"/>
    <w:rsid w:val="00570C31"/>
    <w:rsid w:val="005812FB"/>
    <w:rsid w:val="005926E8"/>
    <w:rsid w:val="00595522"/>
    <w:rsid w:val="00597B11"/>
    <w:rsid w:val="005D2E01"/>
    <w:rsid w:val="005D7526"/>
    <w:rsid w:val="005E4BB2"/>
    <w:rsid w:val="005F1B4E"/>
    <w:rsid w:val="005F788A"/>
    <w:rsid w:val="00602AEA"/>
    <w:rsid w:val="0061378C"/>
    <w:rsid w:val="00614FDF"/>
    <w:rsid w:val="0063543D"/>
    <w:rsid w:val="00647114"/>
    <w:rsid w:val="0065418C"/>
    <w:rsid w:val="0067416C"/>
    <w:rsid w:val="006829BB"/>
    <w:rsid w:val="00687DC4"/>
    <w:rsid w:val="006912E9"/>
    <w:rsid w:val="006A323F"/>
    <w:rsid w:val="006B30D0"/>
    <w:rsid w:val="006C3D95"/>
    <w:rsid w:val="006E3137"/>
    <w:rsid w:val="006E5C86"/>
    <w:rsid w:val="006F2A36"/>
    <w:rsid w:val="006F6AEE"/>
    <w:rsid w:val="00701116"/>
    <w:rsid w:val="00707202"/>
    <w:rsid w:val="0071174C"/>
    <w:rsid w:val="00713C44"/>
    <w:rsid w:val="00734A5B"/>
    <w:rsid w:val="0074026F"/>
    <w:rsid w:val="007429F6"/>
    <w:rsid w:val="00744E76"/>
    <w:rsid w:val="007524D7"/>
    <w:rsid w:val="00762C67"/>
    <w:rsid w:val="00765EA3"/>
    <w:rsid w:val="00774DA4"/>
    <w:rsid w:val="00781F0F"/>
    <w:rsid w:val="00794605"/>
    <w:rsid w:val="007A6C4E"/>
    <w:rsid w:val="007B4F10"/>
    <w:rsid w:val="007B600E"/>
    <w:rsid w:val="007B620F"/>
    <w:rsid w:val="007D1456"/>
    <w:rsid w:val="007E7CB7"/>
    <w:rsid w:val="007F0F4A"/>
    <w:rsid w:val="008019B4"/>
    <w:rsid w:val="00801FDB"/>
    <w:rsid w:val="008028A4"/>
    <w:rsid w:val="0080312F"/>
    <w:rsid w:val="00805E61"/>
    <w:rsid w:val="0081078A"/>
    <w:rsid w:val="00830747"/>
    <w:rsid w:val="008334CE"/>
    <w:rsid w:val="008349BA"/>
    <w:rsid w:val="008359CD"/>
    <w:rsid w:val="008415C4"/>
    <w:rsid w:val="00842F49"/>
    <w:rsid w:val="00853BDB"/>
    <w:rsid w:val="008768CA"/>
    <w:rsid w:val="00881287"/>
    <w:rsid w:val="008874E4"/>
    <w:rsid w:val="0089335A"/>
    <w:rsid w:val="008A4EB8"/>
    <w:rsid w:val="008C384C"/>
    <w:rsid w:val="008C4865"/>
    <w:rsid w:val="008C762E"/>
    <w:rsid w:val="008D05CF"/>
    <w:rsid w:val="008E2564"/>
    <w:rsid w:val="008E2D68"/>
    <w:rsid w:val="008E6756"/>
    <w:rsid w:val="0090271F"/>
    <w:rsid w:val="00902E23"/>
    <w:rsid w:val="009114D7"/>
    <w:rsid w:val="0091348E"/>
    <w:rsid w:val="00913AE3"/>
    <w:rsid w:val="00914402"/>
    <w:rsid w:val="00917CCB"/>
    <w:rsid w:val="009309FB"/>
    <w:rsid w:val="00933FB0"/>
    <w:rsid w:val="00942EC2"/>
    <w:rsid w:val="00944FD7"/>
    <w:rsid w:val="00946F38"/>
    <w:rsid w:val="00991695"/>
    <w:rsid w:val="009A45BD"/>
    <w:rsid w:val="009F301D"/>
    <w:rsid w:val="009F37B7"/>
    <w:rsid w:val="00A10F02"/>
    <w:rsid w:val="00A164B4"/>
    <w:rsid w:val="00A26956"/>
    <w:rsid w:val="00A27486"/>
    <w:rsid w:val="00A5320C"/>
    <w:rsid w:val="00A53724"/>
    <w:rsid w:val="00A56066"/>
    <w:rsid w:val="00A73129"/>
    <w:rsid w:val="00A733A2"/>
    <w:rsid w:val="00A80297"/>
    <w:rsid w:val="00A82346"/>
    <w:rsid w:val="00A92BA1"/>
    <w:rsid w:val="00A95A32"/>
    <w:rsid w:val="00AA11D1"/>
    <w:rsid w:val="00AA72B2"/>
    <w:rsid w:val="00AB4A5D"/>
    <w:rsid w:val="00AC6BC6"/>
    <w:rsid w:val="00AC7700"/>
    <w:rsid w:val="00AD67F5"/>
    <w:rsid w:val="00AE65E2"/>
    <w:rsid w:val="00AF1460"/>
    <w:rsid w:val="00AF2853"/>
    <w:rsid w:val="00B12BA0"/>
    <w:rsid w:val="00B15449"/>
    <w:rsid w:val="00B26E19"/>
    <w:rsid w:val="00B30A42"/>
    <w:rsid w:val="00B30A8E"/>
    <w:rsid w:val="00B33A02"/>
    <w:rsid w:val="00B653BC"/>
    <w:rsid w:val="00B757FE"/>
    <w:rsid w:val="00B93086"/>
    <w:rsid w:val="00BA19ED"/>
    <w:rsid w:val="00BA4B8D"/>
    <w:rsid w:val="00BC0F7D"/>
    <w:rsid w:val="00BC6C19"/>
    <w:rsid w:val="00BD150B"/>
    <w:rsid w:val="00BD7D31"/>
    <w:rsid w:val="00BD7F64"/>
    <w:rsid w:val="00BE3255"/>
    <w:rsid w:val="00BE7BF9"/>
    <w:rsid w:val="00BF0EE7"/>
    <w:rsid w:val="00BF128E"/>
    <w:rsid w:val="00C00CAC"/>
    <w:rsid w:val="00C074DD"/>
    <w:rsid w:val="00C1496A"/>
    <w:rsid w:val="00C33079"/>
    <w:rsid w:val="00C34ED6"/>
    <w:rsid w:val="00C45231"/>
    <w:rsid w:val="00C52D36"/>
    <w:rsid w:val="00C551FF"/>
    <w:rsid w:val="00C70442"/>
    <w:rsid w:val="00C7091A"/>
    <w:rsid w:val="00C72833"/>
    <w:rsid w:val="00C76B1B"/>
    <w:rsid w:val="00C80F1D"/>
    <w:rsid w:val="00C91962"/>
    <w:rsid w:val="00C93F40"/>
    <w:rsid w:val="00CA3065"/>
    <w:rsid w:val="00CA3D0C"/>
    <w:rsid w:val="00CB6B46"/>
    <w:rsid w:val="00CC4DCB"/>
    <w:rsid w:val="00D22087"/>
    <w:rsid w:val="00D22B35"/>
    <w:rsid w:val="00D307A1"/>
    <w:rsid w:val="00D37EC2"/>
    <w:rsid w:val="00D56266"/>
    <w:rsid w:val="00D571EE"/>
    <w:rsid w:val="00D57972"/>
    <w:rsid w:val="00D6127D"/>
    <w:rsid w:val="00D675A9"/>
    <w:rsid w:val="00D738D6"/>
    <w:rsid w:val="00D755EB"/>
    <w:rsid w:val="00D76048"/>
    <w:rsid w:val="00D77A27"/>
    <w:rsid w:val="00D82E6F"/>
    <w:rsid w:val="00D87E00"/>
    <w:rsid w:val="00D9134D"/>
    <w:rsid w:val="00D91AB5"/>
    <w:rsid w:val="00DA6090"/>
    <w:rsid w:val="00DA7A03"/>
    <w:rsid w:val="00DB1818"/>
    <w:rsid w:val="00DC309B"/>
    <w:rsid w:val="00DC4DA2"/>
    <w:rsid w:val="00DD03ED"/>
    <w:rsid w:val="00DD4C17"/>
    <w:rsid w:val="00DD74A5"/>
    <w:rsid w:val="00DD79BD"/>
    <w:rsid w:val="00DE4442"/>
    <w:rsid w:val="00DF2B1F"/>
    <w:rsid w:val="00DF62CD"/>
    <w:rsid w:val="00E16509"/>
    <w:rsid w:val="00E44582"/>
    <w:rsid w:val="00E530F7"/>
    <w:rsid w:val="00E60671"/>
    <w:rsid w:val="00E62A0E"/>
    <w:rsid w:val="00E77645"/>
    <w:rsid w:val="00EA15B0"/>
    <w:rsid w:val="00EA47B5"/>
    <w:rsid w:val="00EA5EA7"/>
    <w:rsid w:val="00EA6EB4"/>
    <w:rsid w:val="00EC3B91"/>
    <w:rsid w:val="00EC4A25"/>
    <w:rsid w:val="00ED240D"/>
    <w:rsid w:val="00EF608C"/>
    <w:rsid w:val="00F025A2"/>
    <w:rsid w:val="00F04712"/>
    <w:rsid w:val="00F07577"/>
    <w:rsid w:val="00F13360"/>
    <w:rsid w:val="00F22EC7"/>
    <w:rsid w:val="00F3091B"/>
    <w:rsid w:val="00F325C8"/>
    <w:rsid w:val="00F359B1"/>
    <w:rsid w:val="00F4475E"/>
    <w:rsid w:val="00F5493E"/>
    <w:rsid w:val="00F653B8"/>
    <w:rsid w:val="00F9008D"/>
    <w:rsid w:val="00F93C51"/>
    <w:rsid w:val="00FA1266"/>
    <w:rsid w:val="00FB67BF"/>
    <w:rsid w:val="00FC1192"/>
    <w:rsid w:val="00FD0754"/>
    <w:rsid w:val="00FD0B56"/>
    <w:rsid w:val="00FE26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D0B56"/>
    <w:rPr>
      <w:lang w:eastAsia="en-US"/>
    </w:rPr>
  </w:style>
  <w:style w:type="paragraph" w:styleId="ListParagraph">
    <w:name w:val="List Paragraph"/>
    <w:basedOn w:val="Normal"/>
    <w:uiPriority w:val="34"/>
    <w:qFormat/>
    <w:rsid w:val="00801FDB"/>
    <w:pPr>
      <w:ind w:left="720"/>
      <w:contextualSpacing/>
    </w:pPr>
  </w:style>
  <w:style w:type="character" w:styleId="CommentReference">
    <w:name w:val="annotation reference"/>
    <w:basedOn w:val="DefaultParagraphFont"/>
    <w:rsid w:val="004C67E4"/>
    <w:rPr>
      <w:sz w:val="16"/>
      <w:szCs w:val="16"/>
    </w:rPr>
  </w:style>
  <w:style w:type="paragraph" w:styleId="CommentText">
    <w:name w:val="annotation text"/>
    <w:basedOn w:val="Normal"/>
    <w:link w:val="CommentTextChar"/>
    <w:rsid w:val="004C67E4"/>
  </w:style>
  <w:style w:type="character" w:customStyle="1" w:styleId="CommentTextChar">
    <w:name w:val="Comment Text Char"/>
    <w:basedOn w:val="DefaultParagraphFont"/>
    <w:link w:val="CommentText"/>
    <w:rsid w:val="004C67E4"/>
    <w:rPr>
      <w:lang w:eastAsia="en-US"/>
    </w:rPr>
  </w:style>
  <w:style w:type="paragraph" w:styleId="CommentSubject">
    <w:name w:val="annotation subject"/>
    <w:basedOn w:val="CommentText"/>
    <w:next w:val="CommentText"/>
    <w:link w:val="CommentSubjectChar"/>
    <w:rsid w:val="004C67E4"/>
    <w:rPr>
      <w:b/>
      <w:bCs/>
    </w:rPr>
  </w:style>
  <w:style w:type="character" w:customStyle="1" w:styleId="CommentSubjectChar">
    <w:name w:val="Comment Subject Char"/>
    <w:basedOn w:val="CommentTextChar"/>
    <w:link w:val="CommentSubject"/>
    <w:rsid w:val="004C67E4"/>
    <w:rPr>
      <w:b/>
      <w:bCs/>
      <w:lang w:eastAsia="en-US"/>
    </w:rPr>
  </w:style>
  <w:style w:type="paragraph" w:styleId="Caption">
    <w:name w:val="caption"/>
    <w:basedOn w:val="Normal"/>
    <w:next w:val="Normal"/>
    <w:unhideWhenUsed/>
    <w:qFormat/>
    <w:rsid w:val="002C5C12"/>
    <w:pPr>
      <w:spacing w:after="200"/>
    </w:pPr>
    <w:rPr>
      <w:i/>
      <w:iCs/>
      <w:color w:val="44546A" w:themeColor="text2"/>
      <w:sz w:val="18"/>
      <w:szCs w:val="18"/>
    </w:rPr>
  </w:style>
  <w:style w:type="character" w:customStyle="1" w:styleId="EditorsNoteChar">
    <w:name w:val="Editor's Note Char"/>
    <w:aliases w:val="EN Char"/>
    <w:link w:val="EditorsNote"/>
    <w:locked/>
    <w:rsid w:val="00B26E1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3443279">
      <w:bodyDiv w:val="1"/>
      <w:marLeft w:val="0"/>
      <w:marRight w:val="0"/>
      <w:marTop w:val="0"/>
      <w:marBottom w:val="0"/>
      <w:divBdr>
        <w:top w:val="none" w:sz="0" w:space="0" w:color="auto"/>
        <w:left w:val="none" w:sz="0" w:space="0" w:color="auto"/>
        <w:bottom w:val="none" w:sz="0" w:space="0" w:color="auto"/>
        <w:right w:val="none" w:sz="0" w:space="0" w:color="auto"/>
      </w:divBdr>
    </w:div>
    <w:div w:id="180905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sv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hyperlink" Target="http://droidpanic.com/que-tienes-que-saber-sobre-el-almacenamiento-en-la-nube/" TargetMode="External"/><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amp;ehk="/><Relationship Id="rId14" Type="http://schemas.openxmlformats.org/officeDocument/2006/relationships/image" Target="media/image5.sv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4</TotalTime>
  <Pages>3</Pages>
  <Words>1430</Words>
  <Characters>7982</Characters>
  <Application>Microsoft Office Word</Application>
  <DocSecurity>0</DocSecurity>
  <Lines>228</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Bérisot</cp:lastModifiedBy>
  <cp:revision>5</cp:revision>
  <cp:lastPrinted>2019-02-25T14:05:00Z</cp:lastPrinted>
  <dcterms:created xsi:type="dcterms:W3CDTF">2024-11-22T09:58:00Z</dcterms:created>
  <dcterms:modified xsi:type="dcterms:W3CDTF">2024-11-22T21:05:00Z</dcterms:modified>
</cp:coreProperties>
</file>